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0DD0" w:rsidRPr="005E4F08" w:rsidRDefault="002B0DD0" w:rsidP="002B0DD0">
      <w:pPr>
        <w:spacing w:before="0" w:line="240" w:lineRule="auto"/>
        <w:jc w:val="center"/>
        <w:rPr>
          <w:b/>
        </w:rPr>
      </w:pPr>
      <w:proofErr w:type="gramStart"/>
      <w:r w:rsidRPr="005E4F08">
        <w:rPr>
          <w:b/>
        </w:rPr>
        <w:t>SOAH DOCKET NO.</w:t>
      </w:r>
      <w:proofErr w:type="gramEnd"/>
      <w:r w:rsidRPr="005E4F08">
        <w:rPr>
          <w:b/>
        </w:rPr>
        <w:t xml:space="preserve"> </w:t>
      </w:r>
      <w:r w:rsidR="004D142D" w:rsidRPr="005E4F08">
        <w:rPr>
          <w:b/>
        </w:rPr>
        <w:t>473</w:t>
      </w:r>
      <w:r w:rsidRPr="005E4F08">
        <w:rPr>
          <w:b/>
        </w:rPr>
        <w:t>-</w:t>
      </w:r>
      <w:r w:rsidR="004D142D" w:rsidRPr="005E4F08">
        <w:rPr>
          <w:b/>
        </w:rPr>
        <w:t>15</w:t>
      </w:r>
      <w:r w:rsidRPr="005E4F08">
        <w:rPr>
          <w:b/>
        </w:rPr>
        <w:t>-</w:t>
      </w:r>
      <w:r w:rsidR="004316FB">
        <w:rPr>
          <w:b/>
        </w:rPr>
        <w:t>2671</w:t>
      </w:r>
      <w:r w:rsidR="003E74E7">
        <w:rPr>
          <w:b/>
        </w:rPr>
        <w:t>.</w:t>
      </w:r>
      <w:r w:rsidR="0036244E">
        <w:rPr>
          <w:b/>
        </w:rPr>
        <w:t>WS</w:t>
      </w:r>
    </w:p>
    <w:p w:rsidR="00275B22" w:rsidRPr="005E4F08" w:rsidRDefault="00275B22">
      <w:pPr>
        <w:spacing w:before="0" w:line="240" w:lineRule="auto"/>
        <w:jc w:val="center"/>
        <w:rPr>
          <w:b/>
        </w:rPr>
      </w:pPr>
      <w:proofErr w:type="gramStart"/>
      <w:r w:rsidRPr="005E4F08">
        <w:rPr>
          <w:b/>
        </w:rPr>
        <w:t>PUC DOCKET NO.</w:t>
      </w:r>
      <w:proofErr w:type="gramEnd"/>
      <w:r w:rsidRPr="005E4F08">
        <w:rPr>
          <w:b/>
        </w:rPr>
        <w:t xml:space="preserve"> </w:t>
      </w:r>
      <w:r w:rsidR="004D142D" w:rsidRPr="005E4F08">
        <w:rPr>
          <w:b/>
        </w:rPr>
        <w:t>4</w:t>
      </w:r>
      <w:r w:rsidR="004316FB">
        <w:rPr>
          <w:b/>
        </w:rPr>
        <w:t>4463</w:t>
      </w:r>
    </w:p>
    <w:p w:rsidR="00275B22" w:rsidRPr="005E4F08" w:rsidRDefault="00275B22">
      <w:pPr>
        <w:spacing w:before="0" w:line="240" w:lineRule="auto"/>
        <w:jc w:val="center"/>
        <w:rPr>
          <w:b/>
        </w:rPr>
      </w:pPr>
    </w:p>
    <w:p w:rsidR="00275B22" w:rsidRPr="005E4F08" w:rsidRDefault="00275B22">
      <w:pPr>
        <w:spacing w:before="0" w:line="240" w:lineRule="auto"/>
        <w:jc w:val="center"/>
        <w:rPr>
          <w:b/>
        </w:rPr>
      </w:pPr>
    </w:p>
    <w:tbl>
      <w:tblPr>
        <w:tblW w:w="0" w:type="auto"/>
        <w:tblLayout w:type="fixed"/>
        <w:tblLook w:val="0000" w:firstRow="0" w:lastRow="0" w:firstColumn="0" w:lastColumn="0" w:noHBand="0" w:noVBand="0"/>
      </w:tblPr>
      <w:tblGrid>
        <w:gridCol w:w="4698"/>
        <w:gridCol w:w="360"/>
        <w:gridCol w:w="4518"/>
      </w:tblGrid>
      <w:tr w:rsidR="00275B22" w:rsidRPr="005E4F08">
        <w:tc>
          <w:tcPr>
            <w:tcW w:w="4698" w:type="dxa"/>
          </w:tcPr>
          <w:p w:rsidR="00275B22" w:rsidRPr="005E4F08" w:rsidRDefault="004316FB" w:rsidP="00A97B72">
            <w:pPr>
              <w:spacing w:before="0" w:line="240" w:lineRule="auto"/>
              <w:jc w:val="left"/>
              <w:rPr>
                <w:b/>
              </w:rPr>
            </w:pPr>
            <w:r>
              <w:rPr>
                <w:b/>
              </w:rPr>
              <w:t>PETITION OF BLUEBERRY HILLS WATER WORKS, LLC</w:t>
            </w:r>
            <w:r w:rsidR="003270A9">
              <w:rPr>
                <w:b/>
              </w:rPr>
              <w:t>,</w:t>
            </w:r>
            <w:r>
              <w:rPr>
                <w:b/>
              </w:rPr>
              <w:t xml:space="preserve"> APPEALING A DECISION BY THE CITY OF BEEVILLE TO CHANGE WHOLESALE WATER RATES </w:t>
            </w:r>
          </w:p>
        </w:tc>
        <w:tc>
          <w:tcPr>
            <w:tcW w:w="360" w:type="dxa"/>
          </w:tcPr>
          <w:p w:rsidR="00275B22" w:rsidRPr="005E4F08" w:rsidRDefault="00275B22" w:rsidP="004316FB">
            <w:pPr>
              <w:spacing w:before="0" w:line="240" w:lineRule="auto"/>
              <w:ind w:right="576"/>
              <w:rPr>
                <w:b/>
              </w:rPr>
            </w:pPr>
            <w:r w:rsidRPr="005E4F08">
              <w:rPr>
                <w:b/>
              </w:rPr>
              <w:t>§§</w:t>
            </w:r>
            <w:r w:rsidR="004D142D" w:rsidRPr="005E4F08">
              <w:rPr>
                <w:b/>
              </w:rPr>
              <w:t>§§§</w:t>
            </w:r>
          </w:p>
        </w:tc>
        <w:tc>
          <w:tcPr>
            <w:tcW w:w="4518" w:type="dxa"/>
          </w:tcPr>
          <w:p w:rsidR="00275B22" w:rsidRPr="005E4F08" w:rsidRDefault="00275B22">
            <w:pPr>
              <w:spacing w:before="0" w:line="240" w:lineRule="auto"/>
              <w:jc w:val="center"/>
              <w:rPr>
                <w:b/>
              </w:rPr>
            </w:pPr>
            <w:r w:rsidRPr="005E4F08">
              <w:rPr>
                <w:b/>
              </w:rPr>
              <w:t>PUBLIC UTILITY COMMISSION</w:t>
            </w:r>
          </w:p>
          <w:p w:rsidR="00275B22" w:rsidRPr="005E4F08" w:rsidRDefault="00275B22">
            <w:pPr>
              <w:spacing w:before="0" w:line="240" w:lineRule="auto"/>
              <w:jc w:val="center"/>
              <w:rPr>
                <w:b/>
              </w:rPr>
            </w:pPr>
          </w:p>
          <w:p w:rsidR="00275B22" w:rsidRPr="005E4F08" w:rsidRDefault="00275B22">
            <w:pPr>
              <w:spacing w:before="0" w:line="240" w:lineRule="auto"/>
              <w:jc w:val="center"/>
              <w:rPr>
                <w:b/>
              </w:rPr>
            </w:pPr>
            <w:r w:rsidRPr="005E4F08">
              <w:rPr>
                <w:b/>
              </w:rPr>
              <w:t>OF TEXAS</w:t>
            </w:r>
          </w:p>
        </w:tc>
      </w:tr>
    </w:tbl>
    <w:p w:rsidR="00275B22" w:rsidRPr="005E4F08" w:rsidRDefault="00275B22">
      <w:pPr>
        <w:spacing w:before="0" w:line="240" w:lineRule="auto"/>
        <w:jc w:val="center"/>
        <w:rPr>
          <w:b/>
        </w:rPr>
      </w:pPr>
    </w:p>
    <w:p w:rsidR="00275B22" w:rsidRPr="005E4F08" w:rsidRDefault="00275B22">
      <w:pPr>
        <w:spacing w:before="0" w:line="240" w:lineRule="auto"/>
        <w:jc w:val="center"/>
        <w:rPr>
          <w:b/>
        </w:rPr>
      </w:pPr>
    </w:p>
    <w:p w:rsidR="00F96A75" w:rsidRDefault="00F96A75">
      <w:pPr>
        <w:spacing w:before="0"/>
        <w:jc w:val="center"/>
        <w:rPr>
          <w:b/>
        </w:rPr>
      </w:pPr>
    </w:p>
    <w:p w:rsidR="00275B22" w:rsidRPr="005E4F08" w:rsidRDefault="004D142D">
      <w:pPr>
        <w:spacing w:before="0"/>
        <w:jc w:val="center"/>
      </w:pPr>
      <w:r w:rsidRPr="005E4F08">
        <w:rPr>
          <w:b/>
        </w:rPr>
        <w:t xml:space="preserve">DRAFT </w:t>
      </w:r>
      <w:r w:rsidR="00275B22" w:rsidRPr="005E4F08">
        <w:rPr>
          <w:b/>
        </w:rPr>
        <w:t>PRELIMINARY ORDER</w:t>
      </w:r>
    </w:p>
    <w:p w:rsidR="00275B22" w:rsidRPr="005E4F08" w:rsidRDefault="00275B22">
      <w:pPr>
        <w:spacing w:before="0"/>
        <w:jc w:val="center"/>
        <w:rPr>
          <w:b/>
        </w:rPr>
      </w:pPr>
    </w:p>
    <w:p w:rsidR="00855738" w:rsidRPr="005E4F08" w:rsidRDefault="00275B22" w:rsidP="00855738">
      <w:pPr>
        <w:autoSpaceDE w:val="0"/>
        <w:autoSpaceDN w:val="0"/>
        <w:adjustRightInd w:val="0"/>
        <w:snapToGrid w:val="0"/>
        <w:spacing w:before="120"/>
        <w:rPr>
          <w:sz w:val="23"/>
          <w:szCs w:val="24"/>
        </w:rPr>
      </w:pPr>
      <w:r w:rsidRPr="005E4F08">
        <w:rPr>
          <w:b/>
        </w:rPr>
        <w:tab/>
      </w:r>
      <w:r w:rsidR="000C6D1D" w:rsidRPr="005E4F08">
        <w:rPr>
          <w:szCs w:val="24"/>
        </w:rPr>
        <w:t xml:space="preserve">On </w:t>
      </w:r>
      <w:r w:rsidR="00627F28">
        <w:rPr>
          <w:szCs w:val="24"/>
        </w:rPr>
        <w:t>February 18, 2015</w:t>
      </w:r>
      <w:r w:rsidR="000C6D1D" w:rsidRPr="005E4F08">
        <w:rPr>
          <w:szCs w:val="24"/>
        </w:rPr>
        <w:t xml:space="preserve">, </w:t>
      </w:r>
      <w:r w:rsidR="00627F28">
        <w:rPr>
          <w:szCs w:val="24"/>
        </w:rPr>
        <w:t xml:space="preserve">Blueberry Hills Water Works, LLC (Blueberry) filed an appeal of the </w:t>
      </w:r>
      <w:r w:rsidR="00F96A75">
        <w:rPr>
          <w:szCs w:val="24"/>
        </w:rPr>
        <w:t>c</w:t>
      </w:r>
      <w:r w:rsidR="00627F28">
        <w:rPr>
          <w:szCs w:val="24"/>
        </w:rPr>
        <w:t>ity of Beeville, Texas’s wholesale water rate under Texas Water Code (TWC) § 13.043(f) with the Public Utility Commission of Texas</w:t>
      </w:r>
      <w:r w:rsidR="00040CF1">
        <w:rPr>
          <w:szCs w:val="24"/>
        </w:rPr>
        <w:t xml:space="preserve"> (Commission)</w:t>
      </w:r>
      <w:r w:rsidR="00627F28">
        <w:rPr>
          <w:szCs w:val="24"/>
        </w:rPr>
        <w:t xml:space="preserve">. Blueberry’s petition challenges </w:t>
      </w:r>
      <w:r w:rsidR="003270A9">
        <w:rPr>
          <w:szCs w:val="24"/>
        </w:rPr>
        <w:t xml:space="preserve">the city of </w:t>
      </w:r>
      <w:r w:rsidR="00627F28">
        <w:rPr>
          <w:szCs w:val="24"/>
        </w:rPr>
        <w:t>Beeville’s decision to increase wholesale water rates that was to be effective January 1, 2015.</w:t>
      </w:r>
      <w:r w:rsidR="003270A9">
        <w:rPr>
          <w:szCs w:val="24"/>
        </w:rPr>
        <w:t xml:space="preserve"> </w:t>
      </w:r>
      <w:r w:rsidR="00627F28">
        <w:rPr>
          <w:szCs w:val="24"/>
        </w:rPr>
        <w:t xml:space="preserve"> </w:t>
      </w:r>
      <w:r w:rsidR="00040CF1">
        <w:rPr>
          <w:szCs w:val="24"/>
        </w:rPr>
        <w:t xml:space="preserve">Blueberry has also requested, under TWC § 13.043(h), </w:t>
      </w:r>
      <w:r w:rsidR="00040CF1" w:rsidRPr="00040CF1">
        <w:rPr>
          <w:smallCaps/>
          <w:szCs w:val="24"/>
        </w:rPr>
        <w:t>P.U.C. Subst. R.</w:t>
      </w:r>
      <w:r w:rsidR="00040CF1">
        <w:rPr>
          <w:szCs w:val="24"/>
        </w:rPr>
        <w:t xml:space="preserve"> 24.29, and </w:t>
      </w:r>
      <w:r w:rsidR="00040CF1" w:rsidRPr="00040CF1">
        <w:rPr>
          <w:smallCaps/>
          <w:szCs w:val="24"/>
        </w:rPr>
        <w:t>P.U.C.</w:t>
      </w:r>
      <w:r w:rsidR="00040CF1">
        <w:rPr>
          <w:szCs w:val="24"/>
        </w:rPr>
        <w:t xml:space="preserve"> </w:t>
      </w:r>
      <w:r w:rsidR="00040CF1" w:rsidRPr="00040CF1">
        <w:rPr>
          <w:smallCaps/>
          <w:szCs w:val="24"/>
        </w:rPr>
        <w:t>Subst. R.</w:t>
      </w:r>
      <w:r w:rsidR="00040CF1">
        <w:rPr>
          <w:szCs w:val="24"/>
        </w:rPr>
        <w:t xml:space="preserve"> 24.41, that the Commission establish interim rates to be in effect until a final decision is made in this proceeding. </w:t>
      </w:r>
    </w:p>
    <w:p w:rsidR="007863D8" w:rsidRPr="005E4F08" w:rsidRDefault="007863D8" w:rsidP="00303775">
      <w:pPr>
        <w:autoSpaceDE w:val="0"/>
        <w:autoSpaceDN w:val="0"/>
        <w:adjustRightInd w:val="0"/>
        <w:snapToGrid w:val="0"/>
        <w:spacing w:before="120"/>
        <w:ind w:firstLine="720"/>
        <w:rPr>
          <w:sz w:val="23"/>
          <w:szCs w:val="24"/>
        </w:rPr>
      </w:pPr>
      <w:r w:rsidRPr="005E4F08">
        <w:t xml:space="preserve">On </w:t>
      </w:r>
      <w:r w:rsidR="00627F28">
        <w:t>March 3, 2015,</w:t>
      </w:r>
      <w:r w:rsidRPr="005E4F08">
        <w:t xml:space="preserve"> the Commission issued an order referring this docket to the State Office </w:t>
      </w:r>
      <w:r w:rsidR="00303775" w:rsidRPr="005E4F08">
        <w:t xml:space="preserve">of </w:t>
      </w:r>
      <w:r w:rsidRPr="005E4F08">
        <w:t xml:space="preserve">Administrative Hearings (SOAH) and requesting that interested parties file a list of issues to be addressed in this proceeding.  </w:t>
      </w:r>
      <w:r w:rsidR="00040CF1">
        <w:t xml:space="preserve">On March 11, 2015, </w:t>
      </w:r>
      <w:r w:rsidR="00303775" w:rsidRPr="005E4F08">
        <w:t xml:space="preserve">Commission Staff, </w:t>
      </w:r>
      <w:r w:rsidR="00627F28">
        <w:t xml:space="preserve">Blueberry, and </w:t>
      </w:r>
      <w:r w:rsidR="003270A9">
        <w:t xml:space="preserve">the city of </w:t>
      </w:r>
      <w:r w:rsidR="00627F28">
        <w:t xml:space="preserve">Beeville </w:t>
      </w:r>
      <w:r w:rsidR="00303775" w:rsidRPr="005E4F08">
        <w:t>each</w:t>
      </w:r>
      <w:r w:rsidRPr="005E4F08">
        <w:t xml:space="preserve"> timely filed </w:t>
      </w:r>
      <w:r w:rsidR="00303775" w:rsidRPr="005E4F08">
        <w:t>a</w:t>
      </w:r>
      <w:r w:rsidRPr="005E4F08">
        <w:t xml:space="preserve"> list of issues.</w:t>
      </w:r>
    </w:p>
    <w:p w:rsidR="00275B22" w:rsidRPr="005E4F08" w:rsidRDefault="000C6D1D" w:rsidP="00B16EDB">
      <w:pPr>
        <w:spacing w:before="120"/>
      </w:pPr>
      <w:r w:rsidRPr="005E4F08">
        <w:rPr>
          <w:szCs w:val="24"/>
        </w:rPr>
        <w:tab/>
      </w:r>
    </w:p>
    <w:p w:rsidR="00275B22" w:rsidRPr="005E4F08" w:rsidRDefault="009F1850">
      <w:pPr>
        <w:spacing w:before="0"/>
        <w:jc w:val="center"/>
      </w:pPr>
      <w:r w:rsidRPr="005E4F08">
        <w:rPr>
          <w:b/>
        </w:rPr>
        <w:t>I</w:t>
      </w:r>
      <w:r w:rsidR="00275B22" w:rsidRPr="005E4F08">
        <w:rPr>
          <w:b/>
        </w:rPr>
        <w:t xml:space="preserve">.  </w:t>
      </w:r>
      <w:r w:rsidR="002B0DD0" w:rsidRPr="005E4F08">
        <w:rPr>
          <w:b/>
        </w:rPr>
        <w:t>Issues to b</w:t>
      </w:r>
      <w:r w:rsidR="00C35689" w:rsidRPr="005E4F08">
        <w:rPr>
          <w:b/>
        </w:rPr>
        <w:t xml:space="preserve">e </w:t>
      </w:r>
      <w:proofErr w:type="gramStart"/>
      <w:r w:rsidR="00C35689" w:rsidRPr="005E4F08">
        <w:rPr>
          <w:b/>
        </w:rPr>
        <w:t>Addressed</w:t>
      </w:r>
      <w:proofErr w:type="gramEnd"/>
    </w:p>
    <w:p w:rsidR="00275B22" w:rsidRPr="005E4F08" w:rsidRDefault="00364BA2" w:rsidP="005E4F08">
      <w:pPr>
        <w:spacing w:before="0"/>
        <w:ind w:firstLine="720"/>
      </w:pPr>
      <w:r w:rsidRPr="005E4F08">
        <w:t>T</w:t>
      </w:r>
      <w:r w:rsidR="00275B22" w:rsidRPr="005E4F08">
        <w:t xml:space="preserve">he Commission must provide to the administrative law judge (ALJ) </w:t>
      </w:r>
      <w:r w:rsidR="002B0DD0" w:rsidRPr="005E4F08">
        <w:t xml:space="preserve">a list of issues or areas to be </w:t>
      </w:r>
      <w:r w:rsidR="00275B22" w:rsidRPr="005E4F08">
        <w:t>addressed in any proceeding referred to SOAH.</w:t>
      </w:r>
      <w:r w:rsidRPr="005E4F08">
        <w:rPr>
          <w:rStyle w:val="FootnoteReference"/>
        </w:rPr>
        <w:footnoteReference w:id="1"/>
      </w:r>
      <w:r w:rsidR="00275B22" w:rsidRPr="005E4F08">
        <w:t xml:space="preserve">  After reviewing the pleadings submitted by the parties, the Commission identifies the following issues that must be addressed </w:t>
      </w:r>
      <w:bookmarkStart w:id="0" w:name="_GoBack"/>
      <w:bookmarkEnd w:id="0"/>
      <w:r w:rsidR="00275B22" w:rsidRPr="005E4F08">
        <w:t>in this docket:</w:t>
      </w:r>
    </w:p>
    <w:p w:rsidR="00AB7B21" w:rsidRPr="005E4F08" w:rsidRDefault="006B25F1" w:rsidP="00AB7B21">
      <w:pPr>
        <w:pStyle w:val="ItemList"/>
        <w:numPr>
          <w:ilvl w:val="0"/>
          <w:numId w:val="1"/>
        </w:numPr>
        <w:spacing w:before="240"/>
        <w:ind w:left="720" w:hanging="720"/>
      </w:pPr>
      <w:r w:rsidRPr="005E4F08">
        <w:lastRenderedPageBreak/>
        <w:t xml:space="preserve">Does </w:t>
      </w:r>
      <w:r w:rsidR="00040CF1">
        <w:t>Blueberry’s</w:t>
      </w:r>
      <w:r w:rsidRPr="005E4F08">
        <w:t xml:space="preserve"> appeal meet the requirements of </w:t>
      </w:r>
      <w:r w:rsidR="004308FF">
        <w:t xml:space="preserve">TWC § 13.043(f) and </w:t>
      </w:r>
      <w:r w:rsidR="00AB7B21" w:rsidRPr="005E4F08">
        <w:t xml:space="preserve">P.U.C. </w:t>
      </w:r>
      <w:r w:rsidR="00AB7B21" w:rsidRPr="005E4F08">
        <w:rPr>
          <w:smallCaps/>
        </w:rPr>
        <w:t>Subst. R</w:t>
      </w:r>
      <w:r w:rsidR="00AB7B21" w:rsidRPr="005E4F08">
        <w:t xml:space="preserve">. 24.130, 16 Texas Administrative Code (T.A.C.) </w:t>
      </w:r>
      <w:r w:rsidR="00AB7B21" w:rsidRPr="005E4F08">
        <w:rPr>
          <w:szCs w:val="24"/>
        </w:rPr>
        <w:t>§ 24.130</w:t>
      </w:r>
      <w:r w:rsidR="00AB7B21" w:rsidRPr="005E4F08">
        <w:t>?</w:t>
      </w:r>
    </w:p>
    <w:p w:rsidR="00275B22" w:rsidRPr="005E4F08" w:rsidRDefault="00AB7B21" w:rsidP="00AB7B21">
      <w:pPr>
        <w:pStyle w:val="ItemList"/>
        <w:numPr>
          <w:ilvl w:val="0"/>
          <w:numId w:val="1"/>
        </w:numPr>
        <w:spacing w:before="240"/>
        <w:ind w:left="720" w:hanging="720"/>
      </w:pPr>
      <w:r w:rsidRPr="005E4F08">
        <w:t xml:space="preserve">If so, </w:t>
      </w:r>
      <w:r w:rsidR="00CE7003">
        <w:t>are</w:t>
      </w:r>
      <w:r w:rsidR="00CF484E" w:rsidRPr="005E4F08">
        <w:t xml:space="preserve"> the </w:t>
      </w:r>
      <w:r w:rsidR="00CE7003">
        <w:t xml:space="preserve">challenged </w:t>
      </w:r>
      <w:r w:rsidR="00CF484E" w:rsidRPr="005E4F08">
        <w:t>wholesale water rate</w:t>
      </w:r>
      <w:r w:rsidR="00CE7003">
        <w:t>s</w:t>
      </w:r>
      <w:r w:rsidR="00CF484E" w:rsidRPr="005E4F08">
        <w:t xml:space="preserve"> set by the city of </w:t>
      </w:r>
      <w:r w:rsidR="00040CF1">
        <w:t>Beeville</w:t>
      </w:r>
      <w:r w:rsidR="00CF484E" w:rsidRPr="005E4F08">
        <w:t xml:space="preserve"> charged pursuant to a written contract</w:t>
      </w:r>
      <w:r w:rsidR="006B25F1" w:rsidRPr="005E4F08">
        <w:t xml:space="preserve"> (whether by agreement of the parties or as resolved by </w:t>
      </w:r>
      <w:proofErr w:type="gramStart"/>
      <w:r w:rsidR="006B25F1" w:rsidRPr="005E4F08">
        <w:t>court</w:t>
      </w:r>
      <w:proofErr w:type="gramEnd"/>
      <w:r w:rsidR="006B25F1" w:rsidRPr="005E4F08">
        <w:t xml:space="preserve"> determination in accordance with P.U.C. </w:t>
      </w:r>
      <w:r w:rsidR="006B25F1" w:rsidRPr="005E4F08">
        <w:rPr>
          <w:smallCaps/>
        </w:rPr>
        <w:t xml:space="preserve">Subst. R. </w:t>
      </w:r>
      <w:r w:rsidR="006B25F1" w:rsidRPr="005E4F08">
        <w:t>24.131, 16 T</w:t>
      </w:r>
      <w:r w:rsidRPr="005E4F08">
        <w:t>.</w:t>
      </w:r>
      <w:r w:rsidR="006B25F1" w:rsidRPr="005E4F08">
        <w:t>A.C</w:t>
      </w:r>
      <w:r w:rsidRPr="005E4F08">
        <w:t>.</w:t>
      </w:r>
      <w:r w:rsidR="006B25F1" w:rsidRPr="005E4F08">
        <w:t xml:space="preserve"> § 24.131)</w:t>
      </w:r>
      <w:r w:rsidR="00CF484E" w:rsidRPr="005E4F08">
        <w:t>?</w:t>
      </w:r>
    </w:p>
    <w:p w:rsidR="00CF484E" w:rsidRPr="005E4F08" w:rsidRDefault="00CF484E" w:rsidP="00CF484E">
      <w:pPr>
        <w:pStyle w:val="ItemList"/>
        <w:numPr>
          <w:ilvl w:val="0"/>
          <w:numId w:val="10"/>
        </w:numPr>
        <w:spacing w:before="240"/>
      </w:pPr>
      <w:r w:rsidRPr="005E4F08">
        <w:t xml:space="preserve">If </w:t>
      </w:r>
      <w:r w:rsidR="00CE7003">
        <w:t>the</w:t>
      </w:r>
      <w:r w:rsidR="00577778" w:rsidRPr="005E4F08">
        <w:t xml:space="preserve"> </w:t>
      </w:r>
      <w:r w:rsidR="00AB7B21" w:rsidRPr="005E4F08">
        <w:t>rate</w:t>
      </w:r>
      <w:r w:rsidR="00CE7003">
        <w:t>s are</w:t>
      </w:r>
      <w:r w:rsidR="00AB7B21" w:rsidRPr="005E4F08">
        <w:t xml:space="preserve"> </w:t>
      </w:r>
      <w:r w:rsidR="00577778" w:rsidRPr="005E4F08">
        <w:t>charged</w:t>
      </w:r>
      <w:r w:rsidR="00AB7B21" w:rsidRPr="005E4F08">
        <w:t xml:space="preserve"> pursuant to a written contract</w:t>
      </w:r>
      <w:r w:rsidRPr="005E4F08">
        <w:t>, ha</w:t>
      </w:r>
      <w:r w:rsidR="00040CF1">
        <w:t>s Blueberry</w:t>
      </w:r>
      <w:r w:rsidRPr="005E4F08">
        <w:t xml:space="preserve"> met </w:t>
      </w:r>
      <w:r w:rsidR="00040CF1">
        <w:t>its</w:t>
      </w:r>
      <w:r w:rsidRPr="005E4F08">
        <w:t xml:space="preserve"> burden of proof, under P.U.C. </w:t>
      </w:r>
      <w:r w:rsidRPr="005E4F08">
        <w:rPr>
          <w:smallCaps/>
        </w:rPr>
        <w:t>Subst.</w:t>
      </w:r>
      <w:r w:rsidRPr="005E4F08">
        <w:t xml:space="preserve"> R. 24.136</w:t>
      </w:r>
      <w:r w:rsidR="00AB7B21" w:rsidRPr="005E4F08">
        <w:t>, 16 T.A.C. 24.136,</w:t>
      </w:r>
      <w:r w:rsidRPr="005E4F08">
        <w:t xml:space="preserve"> by demonstrating that the rate</w:t>
      </w:r>
      <w:r w:rsidR="00CE7003">
        <w:t>s</w:t>
      </w:r>
      <w:r w:rsidRPr="005E4F08">
        <w:t xml:space="preserve"> set by the city of </w:t>
      </w:r>
      <w:r w:rsidR="00040CF1">
        <w:t>Beeville</w:t>
      </w:r>
      <w:r w:rsidRPr="005E4F08">
        <w:t xml:space="preserve"> adversely affect the public interest by violating at least one of the public interest criteria </w:t>
      </w:r>
      <w:r w:rsidR="00AB7B21" w:rsidRPr="005E4F08">
        <w:t>listed</w:t>
      </w:r>
      <w:r w:rsidRPr="005E4F08">
        <w:t xml:space="preserve"> in P.U.C. </w:t>
      </w:r>
      <w:r w:rsidRPr="005E4F08">
        <w:rPr>
          <w:smallCaps/>
        </w:rPr>
        <w:t>Subst.</w:t>
      </w:r>
      <w:r w:rsidRPr="005E4F08">
        <w:t xml:space="preserve"> R. 24.133(a)</w:t>
      </w:r>
      <w:r w:rsidR="00AB7B21" w:rsidRPr="005E4F08">
        <w:t>, 16 T.A.C. 24.133(a)</w:t>
      </w:r>
      <w:r w:rsidRPr="005E4F08">
        <w:t>?</w:t>
      </w:r>
    </w:p>
    <w:p w:rsidR="00577778" w:rsidRPr="005E4F08" w:rsidRDefault="00577778" w:rsidP="00577778">
      <w:pPr>
        <w:pStyle w:val="ItemList"/>
        <w:numPr>
          <w:ilvl w:val="3"/>
          <w:numId w:val="10"/>
        </w:numPr>
        <w:spacing w:before="240"/>
      </w:pPr>
      <w:r w:rsidRPr="005E4F08">
        <w:t>If the rate</w:t>
      </w:r>
      <w:r w:rsidR="00CE7003">
        <w:t>s</w:t>
      </w:r>
      <w:r w:rsidRPr="005E4F08">
        <w:t xml:space="preserve"> do not </w:t>
      </w:r>
      <w:r w:rsidR="005E4F08" w:rsidRPr="005E4F08">
        <w:t xml:space="preserve">adversely </w:t>
      </w:r>
      <w:r w:rsidRPr="005E4F08">
        <w:t>affect the public interest, what are the bases for determining that the rate</w:t>
      </w:r>
      <w:r w:rsidR="00CE7003">
        <w:t>s</w:t>
      </w:r>
      <w:r w:rsidRPr="005E4F08">
        <w:t xml:space="preserve"> do not adversely affect the public interest, as required by P.U.C. </w:t>
      </w:r>
      <w:r w:rsidRPr="005E4F08">
        <w:rPr>
          <w:smallCaps/>
        </w:rPr>
        <w:t>Subst. R</w:t>
      </w:r>
      <w:r w:rsidRPr="005E4F08">
        <w:t>. 24.134(a), 16 T</w:t>
      </w:r>
      <w:r w:rsidR="001947C8">
        <w:t xml:space="preserve">.A.C. </w:t>
      </w:r>
      <w:r w:rsidRPr="005E4F08">
        <w:rPr>
          <w:szCs w:val="24"/>
        </w:rPr>
        <w:t>§ 24.134(a)?</w:t>
      </w:r>
    </w:p>
    <w:p w:rsidR="00577778" w:rsidRPr="005E4F08" w:rsidRDefault="00577778" w:rsidP="00577778">
      <w:pPr>
        <w:pStyle w:val="ItemList"/>
        <w:numPr>
          <w:ilvl w:val="3"/>
          <w:numId w:val="10"/>
        </w:numPr>
        <w:spacing w:before="240"/>
      </w:pPr>
      <w:r w:rsidRPr="005E4F08">
        <w:rPr>
          <w:szCs w:val="24"/>
        </w:rPr>
        <w:t>If the rate</w:t>
      </w:r>
      <w:r w:rsidR="00CE7003">
        <w:rPr>
          <w:szCs w:val="24"/>
        </w:rPr>
        <w:t>s</w:t>
      </w:r>
      <w:r w:rsidRPr="005E4F08">
        <w:rPr>
          <w:szCs w:val="24"/>
        </w:rPr>
        <w:t xml:space="preserve"> </w:t>
      </w:r>
      <w:r w:rsidR="005E4F08" w:rsidRPr="005E4F08">
        <w:rPr>
          <w:szCs w:val="24"/>
        </w:rPr>
        <w:t xml:space="preserve">adversely </w:t>
      </w:r>
      <w:r w:rsidRPr="005E4F08">
        <w:rPr>
          <w:szCs w:val="24"/>
        </w:rPr>
        <w:t xml:space="preserve">affect the public interest, what are the bases for determining that </w:t>
      </w:r>
      <w:r w:rsidR="00CE7003">
        <w:rPr>
          <w:szCs w:val="24"/>
        </w:rPr>
        <w:t>rates</w:t>
      </w:r>
      <w:r w:rsidRPr="005E4F08">
        <w:rPr>
          <w:szCs w:val="24"/>
        </w:rPr>
        <w:t xml:space="preserve"> adversely affect the public interest, as required by </w:t>
      </w:r>
      <w:r w:rsidRPr="005E4F08">
        <w:t xml:space="preserve">P.U.C. </w:t>
      </w:r>
      <w:r w:rsidRPr="005E4F08">
        <w:rPr>
          <w:smallCaps/>
        </w:rPr>
        <w:t>Subst. R</w:t>
      </w:r>
      <w:r w:rsidRPr="005E4F08">
        <w:t>. 24.134(e), 16 T</w:t>
      </w:r>
      <w:r w:rsidR="001947C8">
        <w:t xml:space="preserve">.A.C. </w:t>
      </w:r>
      <w:r w:rsidRPr="005E4F08">
        <w:rPr>
          <w:szCs w:val="24"/>
        </w:rPr>
        <w:t>§ 24.134(e)?</w:t>
      </w:r>
    </w:p>
    <w:p w:rsidR="00275B22" w:rsidRPr="005E4F08" w:rsidRDefault="00577778" w:rsidP="004308FF">
      <w:pPr>
        <w:pStyle w:val="ItemList"/>
        <w:numPr>
          <w:ilvl w:val="0"/>
          <w:numId w:val="10"/>
        </w:numPr>
        <w:spacing w:before="240"/>
      </w:pPr>
      <w:r w:rsidRPr="005E4F08">
        <w:t>If the wholesale water rate</w:t>
      </w:r>
      <w:r w:rsidR="00815DEE">
        <w:t>s</w:t>
      </w:r>
      <w:r w:rsidRPr="005E4F08">
        <w:t xml:space="preserve"> set by the city of </w:t>
      </w:r>
      <w:r w:rsidR="001947C8">
        <w:t>Beeville</w:t>
      </w:r>
      <w:r w:rsidRPr="005E4F08">
        <w:t xml:space="preserve"> </w:t>
      </w:r>
      <w:r w:rsidR="00815DEE">
        <w:t>are</w:t>
      </w:r>
      <w:r w:rsidRPr="005E4F08">
        <w:t xml:space="preserve"> not charged pursuant to a written contract, has the city of </w:t>
      </w:r>
      <w:r w:rsidR="001947C8">
        <w:t>Beeville</w:t>
      </w:r>
      <w:r w:rsidRPr="005E4F08">
        <w:t xml:space="preserve"> met its burden of proof under P.U.C. </w:t>
      </w:r>
      <w:r w:rsidRPr="005E4F08">
        <w:rPr>
          <w:smallCaps/>
        </w:rPr>
        <w:t>Subst.</w:t>
      </w:r>
      <w:r w:rsidRPr="005E4F08">
        <w:t xml:space="preserve"> R. 24.136, by showing that its cost of service supports imposition of the rate</w:t>
      </w:r>
      <w:r w:rsidR="00815DEE">
        <w:t>s</w:t>
      </w:r>
      <w:r w:rsidRPr="005E4F08">
        <w:t xml:space="preserve"> under P.U.C. </w:t>
      </w:r>
      <w:r w:rsidRPr="005E4F08">
        <w:rPr>
          <w:smallCaps/>
        </w:rPr>
        <w:t>Subst.</w:t>
      </w:r>
      <w:r w:rsidRPr="005E4F08">
        <w:t xml:space="preserve"> R. 24.131(c) and 24.135, 16 T.A.C. §§ 24.131(c) and 24.135?</w:t>
      </w:r>
    </w:p>
    <w:p w:rsidR="00275B22" w:rsidRDefault="00577778" w:rsidP="004308FF">
      <w:pPr>
        <w:pStyle w:val="ItemList"/>
        <w:numPr>
          <w:ilvl w:val="0"/>
          <w:numId w:val="1"/>
        </w:numPr>
        <w:spacing w:before="240"/>
      </w:pPr>
      <w:r w:rsidRPr="005E4F08">
        <w:t>Should interim rates be established under TWC § 13.043(h)?</w:t>
      </w:r>
      <w:r w:rsidR="00F96A75">
        <w:rPr>
          <w:rStyle w:val="FootnoteReference"/>
        </w:rPr>
        <w:footnoteReference w:id="2"/>
      </w:r>
      <w:r w:rsidRPr="005E4F08">
        <w:t xml:space="preserve">  If so, what </w:t>
      </w:r>
      <w:r w:rsidR="00C841AC">
        <w:t>are</w:t>
      </w:r>
      <w:r w:rsidRPr="005E4F08">
        <w:t xml:space="preserve"> the appropriate interim rate</w:t>
      </w:r>
      <w:r w:rsidR="00C841AC">
        <w:t>s</w:t>
      </w:r>
      <w:r w:rsidRPr="005E4F08">
        <w:t>?</w:t>
      </w:r>
    </w:p>
    <w:p w:rsidR="00275B22" w:rsidRPr="005E4F08" w:rsidRDefault="00275B22">
      <w:r w:rsidRPr="005E4F08">
        <w:tab/>
        <w:t xml:space="preserve">This list of issues is not intended to be exhaustive.  The parties and the </w:t>
      </w:r>
      <w:r w:rsidR="005E4F08" w:rsidRPr="005E4F08">
        <w:t xml:space="preserve">SOAH </w:t>
      </w:r>
      <w:r w:rsidRPr="005E4F08">
        <w:t xml:space="preserve">ALJ are free to raise and address any issues relevant in this docket that they deem necessary, subject to </w:t>
      </w:r>
      <w:r w:rsidRPr="005E4F08">
        <w:lastRenderedPageBreak/>
        <w:t xml:space="preserve">any limitations imposed by the </w:t>
      </w:r>
      <w:r w:rsidR="005E4F08" w:rsidRPr="005E4F08">
        <w:t xml:space="preserve">SOAH </w:t>
      </w:r>
      <w:r w:rsidRPr="005E4F08">
        <w:t xml:space="preserve">ALJ, or by the Commission in future orders issued in this docket.  The Commission reserves the right to identify and provide to the </w:t>
      </w:r>
      <w:r w:rsidR="005E4F08" w:rsidRPr="005E4F08">
        <w:t xml:space="preserve">SOAH </w:t>
      </w:r>
      <w:r w:rsidRPr="005E4F08">
        <w:t>ALJ in the future any additional issues or areas that must be addressed, as permitted under</w:t>
      </w:r>
      <w:r w:rsidRPr="005E4F08">
        <w:rPr>
          <w:smallCaps/>
        </w:rPr>
        <w:t xml:space="preserve"> Tex. </w:t>
      </w:r>
      <w:proofErr w:type="gramStart"/>
      <w:r w:rsidRPr="005E4F08">
        <w:rPr>
          <w:smallCaps/>
        </w:rPr>
        <w:t>Gov’t Code Ann.</w:t>
      </w:r>
      <w:r w:rsidRPr="005E4F08">
        <w:t xml:space="preserve"> § 2003.049(e).</w:t>
      </w:r>
      <w:proofErr w:type="gramEnd"/>
    </w:p>
    <w:p w:rsidR="005E4F08" w:rsidRDefault="005E4F08" w:rsidP="005E4F08">
      <w:pPr>
        <w:spacing w:before="0"/>
        <w:jc w:val="center"/>
        <w:rPr>
          <w:b/>
        </w:rPr>
      </w:pPr>
    </w:p>
    <w:p w:rsidR="002133F3" w:rsidRPr="005E4F08" w:rsidRDefault="009F1850" w:rsidP="005E4F08">
      <w:pPr>
        <w:spacing w:before="0"/>
        <w:jc w:val="center"/>
        <w:rPr>
          <w:i/>
        </w:rPr>
      </w:pPr>
      <w:r w:rsidRPr="005E4F08">
        <w:rPr>
          <w:b/>
        </w:rPr>
        <w:t>I</w:t>
      </w:r>
      <w:r w:rsidR="005E4F08" w:rsidRPr="005E4F08">
        <w:rPr>
          <w:b/>
        </w:rPr>
        <w:t>I</w:t>
      </w:r>
      <w:proofErr w:type="gramStart"/>
      <w:r w:rsidR="00275B22" w:rsidRPr="005E4F08">
        <w:rPr>
          <w:b/>
        </w:rPr>
        <w:t xml:space="preserve">.  </w:t>
      </w:r>
      <w:r w:rsidR="007F3C40" w:rsidRPr="005E4F08">
        <w:rPr>
          <w:b/>
        </w:rPr>
        <w:t>Effect</w:t>
      </w:r>
      <w:proofErr w:type="gramEnd"/>
      <w:r w:rsidR="007F3C40" w:rsidRPr="005E4F08">
        <w:rPr>
          <w:b/>
        </w:rPr>
        <w:t xml:space="preserve"> of Preliminary Order</w:t>
      </w:r>
      <w:r w:rsidR="00275B22" w:rsidRPr="005E4F08">
        <w:tab/>
      </w:r>
    </w:p>
    <w:p w:rsidR="002133F3" w:rsidRPr="005E4F08" w:rsidRDefault="002133F3" w:rsidP="002133F3">
      <w:r w:rsidRPr="005E4F08">
        <w:tab/>
        <w:t xml:space="preserve">This Order is preliminary in nature and is entered without prejudice to any party expressing views contrary to this Order before the SOAH ALJ at hearing. </w:t>
      </w:r>
      <w:r w:rsidR="00CE470D" w:rsidRPr="005E4F08">
        <w:t xml:space="preserve"> </w:t>
      </w:r>
      <w:r w:rsidRPr="005E4F08">
        <w:t>The SOAH ALJ, upon his or her own motion or upon the motion of any party, may deviate from this Order when circumstances dictate that it is reasonable to do so.  Any ruling by the SOAH ALJ that deviates from this Order may be appealed to the Commission.  The Commission will not address whether this Order should be modified except upon its own motion or the appeal of a SOAH ALJ’s order.  Furthermore, this Order is not subject to motions for rehearing or reconsideration.</w:t>
      </w:r>
    </w:p>
    <w:p w:rsidR="00EF3C43" w:rsidRDefault="00EF3C43">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8747B2" w:rsidRDefault="008747B2">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275B22" w:rsidRPr="005E4F08" w:rsidRDefault="00275B22">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r w:rsidRPr="005E4F08">
        <w:rPr>
          <w:b/>
        </w:rPr>
        <w:t xml:space="preserve">SIGNED AT AUSTIN, TEXAS the ______ day of </w:t>
      </w:r>
      <w:r w:rsidR="005E4F08" w:rsidRPr="005E4F08">
        <w:rPr>
          <w:b/>
        </w:rPr>
        <w:t>_____________ 2015</w:t>
      </w:r>
      <w:r w:rsidRPr="005E4F08">
        <w:rPr>
          <w:b/>
        </w:rPr>
        <w:t>.</w:t>
      </w:r>
    </w:p>
    <w:p w:rsidR="00275B22" w:rsidRPr="005E4F08" w:rsidRDefault="00275B22">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275B22" w:rsidRPr="005E4F08" w:rsidRDefault="00275B22">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275B22" w:rsidRPr="005E4F08"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5E4F08">
        <w:rPr>
          <w:b/>
        </w:rPr>
        <w:t>PUBLIC UTILITY COMMISSION OF TEXAS</w:t>
      </w:r>
    </w:p>
    <w:p w:rsidR="00275B22" w:rsidRPr="005E4F08"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75B22" w:rsidRPr="005E4F08"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676438" w:rsidRPr="005E4F08" w:rsidRDefault="00676438"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75B22" w:rsidRPr="005E4F08"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5E4F08">
        <w:t>_________________________________________</w:t>
      </w:r>
      <w:r w:rsidR="00676438" w:rsidRPr="005E4F08">
        <w:t>_____</w:t>
      </w:r>
    </w:p>
    <w:p w:rsidR="00275B22" w:rsidRPr="005E4F08" w:rsidRDefault="005A2B53"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5E4F08">
        <w:rPr>
          <w:b/>
        </w:rPr>
        <w:t>DONNA L. NELSON</w:t>
      </w:r>
      <w:r w:rsidR="002B0DD0" w:rsidRPr="005E4F08">
        <w:rPr>
          <w:b/>
        </w:rPr>
        <w:t xml:space="preserve">, CHAIRMAN </w:t>
      </w:r>
    </w:p>
    <w:p w:rsidR="00275B22" w:rsidRPr="005E4F08" w:rsidRDefault="00275B22" w:rsidP="00676438">
      <w:pPr>
        <w:spacing w:before="0" w:line="240" w:lineRule="auto"/>
        <w:ind w:firstLine="3780"/>
        <w:rPr>
          <w:b/>
        </w:rPr>
      </w:pPr>
    </w:p>
    <w:p w:rsidR="00676438" w:rsidRPr="005E4F08" w:rsidRDefault="00676438" w:rsidP="00676438">
      <w:pPr>
        <w:spacing w:before="0" w:line="240" w:lineRule="auto"/>
        <w:ind w:firstLine="3780"/>
        <w:rPr>
          <w:b/>
        </w:rPr>
      </w:pPr>
    </w:p>
    <w:p w:rsidR="00D07FE4" w:rsidRPr="005E4F08" w:rsidRDefault="00D07FE4" w:rsidP="00676438">
      <w:pPr>
        <w:spacing w:before="0" w:line="240" w:lineRule="auto"/>
        <w:ind w:firstLine="3780"/>
        <w:rPr>
          <w:b/>
        </w:rPr>
      </w:pPr>
    </w:p>
    <w:p w:rsidR="00D07FE4" w:rsidRPr="005E4F08" w:rsidRDefault="00D07FE4"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5E4F08">
        <w:rPr>
          <w:b/>
        </w:rPr>
        <w:t>________________________________________</w:t>
      </w:r>
      <w:r w:rsidR="00676438" w:rsidRPr="005E4F08">
        <w:rPr>
          <w:b/>
        </w:rPr>
        <w:t>______</w:t>
      </w:r>
    </w:p>
    <w:p w:rsidR="00D07FE4" w:rsidRPr="005E4F08" w:rsidRDefault="00676438"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5E4F08">
        <w:rPr>
          <w:b/>
        </w:rPr>
        <w:t>KENNETH W. ANDERSON, JR.</w:t>
      </w:r>
      <w:r w:rsidR="00D07FE4" w:rsidRPr="005E4F08">
        <w:rPr>
          <w:b/>
        </w:rPr>
        <w:t xml:space="preserve">, COMMISSIONER </w:t>
      </w:r>
    </w:p>
    <w:p w:rsidR="002D2669" w:rsidRPr="005E4F08" w:rsidRDefault="002D2669" w:rsidP="002D2669">
      <w:pPr>
        <w:spacing w:before="0" w:line="240" w:lineRule="auto"/>
        <w:ind w:firstLine="3780"/>
        <w:rPr>
          <w:b/>
        </w:rPr>
      </w:pPr>
    </w:p>
    <w:p w:rsidR="002D2669" w:rsidRPr="005E4F08" w:rsidRDefault="002D2669" w:rsidP="002D2669">
      <w:pPr>
        <w:spacing w:before="0" w:line="240" w:lineRule="auto"/>
        <w:ind w:firstLine="3780"/>
        <w:rPr>
          <w:b/>
        </w:rPr>
      </w:pPr>
    </w:p>
    <w:p w:rsidR="002D2669" w:rsidRPr="005E4F08" w:rsidRDefault="002D2669" w:rsidP="002D2669">
      <w:pPr>
        <w:spacing w:before="0" w:line="240" w:lineRule="auto"/>
        <w:ind w:firstLine="3780"/>
        <w:rPr>
          <w:b/>
        </w:rPr>
      </w:pPr>
    </w:p>
    <w:p w:rsidR="002D2669" w:rsidRPr="005E4F08" w:rsidRDefault="002D2669" w:rsidP="002D2669">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5E4F08">
        <w:rPr>
          <w:b/>
        </w:rPr>
        <w:t>______________________________________________</w:t>
      </w:r>
    </w:p>
    <w:p w:rsidR="002D2669" w:rsidRPr="005E4F08" w:rsidRDefault="002D2669" w:rsidP="002D2669">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5E4F08">
        <w:rPr>
          <w:b/>
        </w:rPr>
        <w:t>BRANDY MARTY</w:t>
      </w:r>
      <w:r w:rsidR="004D142D" w:rsidRPr="005E4F08">
        <w:rPr>
          <w:b/>
        </w:rPr>
        <w:t xml:space="preserve"> MARQUEZ</w:t>
      </w:r>
      <w:r w:rsidRPr="005E4F08">
        <w:rPr>
          <w:b/>
        </w:rPr>
        <w:t xml:space="preserve">, COMMISSIONER </w:t>
      </w:r>
    </w:p>
    <w:p w:rsidR="007F3C40" w:rsidRPr="005E4F08" w:rsidRDefault="002B0DD0" w:rsidP="007F3C40">
      <w:pPr>
        <w:rPr>
          <w:b/>
          <w:sz w:val="16"/>
        </w:rPr>
      </w:pPr>
      <w:r w:rsidRPr="005E4F08">
        <w:rPr>
          <w:sz w:val="16"/>
        </w:rPr>
        <w:fldChar w:fldCharType="begin"/>
      </w:r>
      <w:r w:rsidRPr="005E4F08">
        <w:rPr>
          <w:sz w:val="16"/>
        </w:rPr>
        <w:instrText xml:space="preserve"> FILENAME \* Lower\p \* MERGEFORMAT </w:instrText>
      </w:r>
      <w:r w:rsidRPr="005E4F08">
        <w:rPr>
          <w:sz w:val="16"/>
        </w:rPr>
        <w:fldChar w:fldCharType="separate"/>
      </w:r>
      <w:r w:rsidR="00E926A9">
        <w:rPr>
          <w:noProof/>
          <w:sz w:val="16"/>
        </w:rPr>
        <w:t>q:\cadm\orders\prelim\4</w:t>
      </w:r>
      <w:r w:rsidR="00040CF1">
        <w:rPr>
          <w:noProof/>
          <w:sz w:val="16"/>
        </w:rPr>
        <w:t>4</w:t>
      </w:r>
      <w:r w:rsidR="00E926A9">
        <w:rPr>
          <w:noProof/>
          <w:sz w:val="16"/>
        </w:rPr>
        <w:t>000\4</w:t>
      </w:r>
      <w:r w:rsidR="00040CF1">
        <w:rPr>
          <w:noProof/>
          <w:sz w:val="16"/>
        </w:rPr>
        <w:t>4463</w:t>
      </w:r>
      <w:r w:rsidR="00E926A9">
        <w:rPr>
          <w:noProof/>
          <w:sz w:val="16"/>
        </w:rPr>
        <w:t xml:space="preserve"> dpo.docx</w:t>
      </w:r>
      <w:r w:rsidRPr="005E4F08">
        <w:rPr>
          <w:sz w:val="16"/>
        </w:rPr>
        <w:fldChar w:fldCharType="end"/>
      </w:r>
      <w:r w:rsidR="007F3C40" w:rsidRPr="005E4F08">
        <w:rPr>
          <w:sz w:val="16"/>
        </w:rPr>
        <w:t xml:space="preserve">  </w:t>
      </w:r>
    </w:p>
    <w:p w:rsidR="002B0DD0" w:rsidRPr="004D142D" w:rsidRDefault="002B0DD0" w:rsidP="006312D3">
      <w:pPr>
        <w:keepNext/>
        <w:rPr>
          <w:color w:val="C00000"/>
          <w:sz w:val="16"/>
        </w:rPr>
      </w:pPr>
    </w:p>
    <w:p w:rsidR="002B0DD0" w:rsidRPr="004D142D" w:rsidRDefault="002B0DD0">
      <w:pPr>
        <w:spacing w:before="0" w:line="240" w:lineRule="auto"/>
        <w:rPr>
          <w:b/>
          <w:color w:val="C00000"/>
        </w:rPr>
      </w:pPr>
    </w:p>
    <w:sectPr w:rsidR="002B0DD0" w:rsidRPr="004D142D">
      <w:headerReference w:type="default" r:id="rId9"/>
      <w:footerReference w:type="even" r:id="rId10"/>
      <w:footerReference w:type="default" r:id="rId11"/>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142D" w:rsidRDefault="004D142D">
      <w:r>
        <w:separator/>
      </w:r>
    </w:p>
  </w:endnote>
  <w:endnote w:type="continuationSeparator" w:id="0">
    <w:p w:rsidR="004D142D" w:rsidRDefault="004D1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tter Gothic">
    <w:altName w:val="Courier New"/>
    <w:panose1 w:val="00000000000000000000"/>
    <w:charset w:val="00"/>
    <w:family w:val="modern"/>
    <w:notTrueType/>
    <w:pitch w:val="fixed"/>
    <w:sig w:usb0="00000003" w:usb1="00000000" w:usb2="00000000" w:usb3="00000000" w:csb0="00000001" w:csb1="00000000"/>
  </w:font>
  <w:font w:name="Elite">
    <w:panose1 w:val="00000000000000000000"/>
    <w:charset w:val="00"/>
    <w:family w:val="moder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3A0" w:rsidRDefault="003243A0" w:rsidP="00995701">
    <w:pPr>
      <w:pStyle w:val="Footer"/>
      <w:numPr>
        <w:ilvl w:val="0"/>
        <w:numId w:val="2"/>
      </w:num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3A0" w:rsidRDefault="003243A0" w:rsidP="007F3C40">
    <w:pPr>
      <w:pStyle w:val="Footer"/>
      <w:ind w:left="0"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142D" w:rsidRDefault="004D142D">
      <w:r>
        <w:separator/>
      </w:r>
    </w:p>
  </w:footnote>
  <w:footnote w:type="continuationSeparator" w:id="0">
    <w:p w:rsidR="004D142D" w:rsidRDefault="004D142D">
      <w:r>
        <w:continuationSeparator/>
      </w:r>
    </w:p>
  </w:footnote>
  <w:footnote w:id="1">
    <w:p w:rsidR="003243A0" w:rsidRPr="002133F3" w:rsidRDefault="003243A0">
      <w:pPr>
        <w:pStyle w:val="FootnoteText"/>
        <w:rPr>
          <w:lang w:val="pt-BR"/>
        </w:rPr>
      </w:pPr>
      <w:r>
        <w:rPr>
          <w:rStyle w:val="FootnoteReference"/>
        </w:rPr>
        <w:footnoteRef/>
      </w:r>
      <w:r w:rsidRPr="002133F3">
        <w:rPr>
          <w:lang w:val="pt-BR"/>
        </w:rPr>
        <w:t xml:space="preserve">  </w:t>
      </w:r>
      <w:r w:rsidRPr="002133F3">
        <w:rPr>
          <w:smallCaps/>
          <w:lang w:val="pt-BR"/>
        </w:rPr>
        <w:t>Tex. Gov’t Code Ann.</w:t>
      </w:r>
      <w:r w:rsidR="007A5644">
        <w:rPr>
          <w:lang w:val="pt-BR"/>
        </w:rPr>
        <w:t xml:space="preserve"> § 2003.049(e) (Vernon 2000</w:t>
      </w:r>
      <w:r w:rsidRPr="002133F3">
        <w:rPr>
          <w:lang w:val="pt-BR"/>
        </w:rPr>
        <w:t xml:space="preserve">).  </w:t>
      </w:r>
    </w:p>
  </w:footnote>
  <w:footnote w:id="2">
    <w:p w:rsidR="00F96A75" w:rsidRPr="008747B2" w:rsidRDefault="00F96A75">
      <w:pPr>
        <w:pStyle w:val="FootnoteText"/>
      </w:pPr>
      <w:r>
        <w:rPr>
          <w:rStyle w:val="FootnoteReference"/>
        </w:rPr>
        <w:footnoteRef/>
      </w:r>
      <w:r>
        <w:t xml:space="preserve">  </w:t>
      </w:r>
      <w:r w:rsidRPr="00F96A75">
        <w:rPr>
          <w:i/>
        </w:rPr>
        <w:t>See</w:t>
      </w:r>
      <w:r w:rsidR="008747B2">
        <w:rPr>
          <w:i/>
        </w:rPr>
        <w:t xml:space="preserve">, Petition of the City of Dallas for Review of a Decision by the Sabine River Authority to Set Water Rates (Lake Fork Reservoir), </w:t>
      </w:r>
      <w:r w:rsidR="008747B2">
        <w:t xml:space="preserve">Docket No. 43674, Order on Appeal of SOAH Order No. 5 (Mar. </w:t>
      </w:r>
      <w:r w:rsidR="009C68B1">
        <w:t>_</w:t>
      </w:r>
      <w:r w:rsidR="008747B2">
        <w:t>, 2015).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3A0" w:rsidRPr="00D07FE4" w:rsidRDefault="003A255D">
    <w:pPr>
      <w:pStyle w:val="Header"/>
      <w:spacing w:before="0" w:line="240" w:lineRule="auto"/>
      <w:rPr>
        <w:rStyle w:val="PageNumber"/>
        <w:sz w:val="20"/>
      </w:rPr>
    </w:pPr>
    <w:r>
      <w:rPr>
        <w:rStyle w:val="PageNumber"/>
        <w:sz w:val="20"/>
      </w:rPr>
      <w:t xml:space="preserve">SOAH Docket No. </w:t>
    </w:r>
    <w:r w:rsidR="004D142D">
      <w:rPr>
        <w:rStyle w:val="PageNumber"/>
        <w:sz w:val="20"/>
      </w:rPr>
      <w:t>473</w:t>
    </w:r>
    <w:r>
      <w:rPr>
        <w:rStyle w:val="PageNumber"/>
        <w:sz w:val="20"/>
      </w:rPr>
      <w:t>-</w:t>
    </w:r>
    <w:r w:rsidR="004D142D">
      <w:rPr>
        <w:rStyle w:val="PageNumber"/>
        <w:sz w:val="20"/>
      </w:rPr>
      <w:t>15</w:t>
    </w:r>
    <w:r>
      <w:rPr>
        <w:rStyle w:val="PageNumber"/>
        <w:sz w:val="20"/>
      </w:rPr>
      <w:t>-</w:t>
    </w:r>
    <w:r w:rsidR="00040CF1">
      <w:rPr>
        <w:rStyle w:val="PageNumber"/>
        <w:sz w:val="20"/>
      </w:rPr>
      <w:t>2671.WS</w:t>
    </w:r>
    <w:r w:rsidR="003243A0" w:rsidRPr="00D07FE4">
      <w:rPr>
        <w:sz w:val="20"/>
      </w:rPr>
      <w:tab/>
    </w:r>
    <w:r w:rsidR="004D142D">
      <w:rPr>
        <w:sz w:val="20"/>
      </w:rPr>
      <w:t xml:space="preserve">Draft </w:t>
    </w:r>
    <w:r w:rsidR="003243A0" w:rsidRPr="00D07FE4">
      <w:rPr>
        <w:sz w:val="20"/>
      </w:rPr>
      <w:t>Preliminary Order</w:t>
    </w:r>
    <w:r w:rsidR="003243A0" w:rsidRPr="00D07FE4">
      <w:rPr>
        <w:sz w:val="20"/>
      </w:rPr>
      <w:tab/>
      <w:t xml:space="preserve">Page </w:t>
    </w:r>
    <w:r w:rsidR="003243A0" w:rsidRPr="00D07FE4">
      <w:rPr>
        <w:rStyle w:val="PageNumber"/>
        <w:sz w:val="20"/>
      </w:rPr>
      <w:fldChar w:fldCharType="begin"/>
    </w:r>
    <w:r w:rsidR="003243A0" w:rsidRPr="00D07FE4">
      <w:rPr>
        <w:rStyle w:val="PageNumber"/>
        <w:sz w:val="20"/>
      </w:rPr>
      <w:instrText xml:space="preserve"> PAGE </w:instrText>
    </w:r>
    <w:r w:rsidR="003243A0" w:rsidRPr="00D07FE4">
      <w:rPr>
        <w:rStyle w:val="PageNumber"/>
        <w:sz w:val="20"/>
      </w:rPr>
      <w:fldChar w:fldCharType="separate"/>
    </w:r>
    <w:r w:rsidR="00B16EDB">
      <w:rPr>
        <w:rStyle w:val="PageNumber"/>
        <w:noProof/>
        <w:sz w:val="20"/>
      </w:rPr>
      <w:t>2</w:t>
    </w:r>
    <w:r w:rsidR="003243A0" w:rsidRPr="00D07FE4">
      <w:rPr>
        <w:rStyle w:val="PageNumber"/>
        <w:sz w:val="20"/>
      </w:rPr>
      <w:fldChar w:fldCharType="end"/>
    </w:r>
    <w:r w:rsidR="003243A0" w:rsidRPr="00D07FE4">
      <w:rPr>
        <w:rStyle w:val="PageNumber"/>
        <w:sz w:val="20"/>
      </w:rPr>
      <w:t xml:space="preserve"> of </w:t>
    </w:r>
    <w:r w:rsidR="003243A0" w:rsidRPr="00D07FE4">
      <w:rPr>
        <w:rStyle w:val="PageNumber"/>
        <w:sz w:val="20"/>
      </w:rPr>
      <w:fldChar w:fldCharType="begin"/>
    </w:r>
    <w:r w:rsidR="003243A0" w:rsidRPr="00D07FE4">
      <w:rPr>
        <w:rStyle w:val="PageNumber"/>
        <w:sz w:val="20"/>
      </w:rPr>
      <w:instrText xml:space="preserve"> NUMPAGES </w:instrText>
    </w:r>
    <w:r w:rsidR="003243A0" w:rsidRPr="00D07FE4">
      <w:rPr>
        <w:rStyle w:val="PageNumber"/>
        <w:sz w:val="20"/>
      </w:rPr>
      <w:fldChar w:fldCharType="separate"/>
    </w:r>
    <w:r w:rsidR="00B16EDB">
      <w:rPr>
        <w:rStyle w:val="PageNumber"/>
        <w:noProof/>
        <w:sz w:val="20"/>
      </w:rPr>
      <w:t>3</w:t>
    </w:r>
    <w:r w:rsidR="003243A0" w:rsidRPr="00D07FE4">
      <w:rPr>
        <w:rStyle w:val="PageNumber"/>
        <w:sz w:val="20"/>
      </w:rPr>
      <w:fldChar w:fldCharType="end"/>
    </w:r>
  </w:p>
  <w:p w:rsidR="003243A0" w:rsidRDefault="003A255D">
    <w:pPr>
      <w:pStyle w:val="Header"/>
      <w:spacing w:before="0" w:line="240" w:lineRule="auto"/>
      <w:rPr>
        <w:rStyle w:val="PageNumber"/>
      </w:rPr>
    </w:pPr>
    <w:r w:rsidRPr="00D07FE4">
      <w:rPr>
        <w:sz w:val="20"/>
      </w:rPr>
      <w:t xml:space="preserve">Docket No. </w:t>
    </w:r>
    <w:r w:rsidR="004D142D">
      <w:rPr>
        <w:sz w:val="20"/>
      </w:rPr>
      <w:t>4</w:t>
    </w:r>
    <w:r w:rsidR="00040CF1">
      <w:rPr>
        <w:sz w:val="20"/>
      </w:rPr>
      <w:t>4463</w:t>
    </w:r>
    <w:r w:rsidRPr="00D07FE4">
      <w:rPr>
        <w:rStyle w:val="PageNumber"/>
        <w:sz w:val="20"/>
      </w:rPr>
      <w:t xml:space="preserve"> </w:t>
    </w:r>
  </w:p>
  <w:p w:rsidR="003243A0" w:rsidRDefault="003243A0">
    <w:pPr>
      <w:pStyle w:val="Header"/>
      <w:spacing w:before="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922865"/>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1">
    <w:nsid w:val="134204B2"/>
    <w:multiLevelType w:val="hybridMultilevel"/>
    <w:tmpl w:val="C57837C6"/>
    <w:lvl w:ilvl="0" w:tplc="0A943042">
      <w:start w:val="1"/>
      <w:numFmt w:val="decimal"/>
      <w:lvlText w:val="%1."/>
      <w:lvlJc w:val="left"/>
      <w:pPr>
        <w:tabs>
          <w:tab w:val="num" w:pos="1440"/>
        </w:tabs>
        <w:ind w:left="1440" w:hanging="72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183D7FA4"/>
    <w:multiLevelType w:val="hybridMultilevel"/>
    <w:tmpl w:val="29B458CE"/>
    <w:lvl w:ilvl="0" w:tplc="0A943042">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3">
    <w:nsid w:val="286A1399"/>
    <w:multiLevelType w:val="hybridMultilevel"/>
    <w:tmpl w:val="F9666746"/>
    <w:lvl w:ilvl="0" w:tplc="7C4E6086">
      <w:start w:val="4"/>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17">
      <w:start w:val="1"/>
      <w:numFmt w:val="lowerLetter"/>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EAD6BF5"/>
    <w:multiLevelType w:val="hybridMultilevel"/>
    <w:tmpl w:val="086A28E0"/>
    <w:lvl w:ilvl="0" w:tplc="0A943042">
      <w:start w:val="1"/>
      <w:numFmt w:val="decimal"/>
      <w:lvlText w:val="%1."/>
      <w:lvlJc w:val="left"/>
      <w:pPr>
        <w:tabs>
          <w:tab w:val="num" w:pos="1440"/>
        </w:tabs>
        <w:ind w:left="144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EC5442D"/>
    <w:multiLevelType w:val="multilevel"/>
    <w:tmpl w:val="78D054E0"/>
    <w:lvl w:ilvl="0">
      <w:start w:val="1"/>
      <w:numFmt w:val="decimal"/>
      <w:lvlText w:val="%1."/>
      <w:legacy w:legacy="1" w:legacySpace="0" w:legacyIndent="360"/>
      <w:lvlJc w:val="left"/>
      <w:pPr>
        <w:ind w:left="360" w:hanging="360"/>
      </w:pPr>
    </w:lvl>
    <w:lvl w:ilvl="1">
      <w:start w:val="1"/>
      <w:numFmt w:val="lowerLetter"/>
      <w:lvlText w:val="%2."/>
      <w:lvlJc w:val="left"/>
      <w:pPr>
        <w:ind w:left="1800" w:hanging="360"/>
      </w:pPr>
    </w:lvl>
    <w:lvl w:ilvl="2" w:tentative="1">
      <w:start w:val="1"/>
      <w:numFmt w:val="lowerRoman"/>
      <w:lvlText w:val="%3."/>
      <w:lvlJc w:val="right"/>
      <w:pPr>
        <w:ind w:left="2520" w:hanging="180"/>
      </w:pPr>
    </w:lvl>
    <w:lvl w:ilvl="3">
      <w:start w:val="1"/>
      <w:numFmt w:val="lowerRoman"/>
      <w:lvlText w:val="%4."/>
      <w:lvlJc w:val="left"/>
      <w:pPr>
        <w:ind w:left="1440" w:hanging="360"/>
      </w:pPr>
      <w:rPr>
        <w:rFonts w:ascii="Times New Roman" w:eastAsia="Times New Roman" w:hAnsi="Times New Roman" w:cs="Times New Roman"/>
      </w:r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6">
    <w:nsid w:val="4B566CA4"/>
    <w:multiLevelType w:val="hybridMultilevel"/>
    <w:tmpl w:val="383EF3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nsid w:val="549C2441"/>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8">
    <w:nsid w:val="55072FAC"/>
    <w:multiLevelType w:val="hybridMultilevel"/>
    <w:tmpl w:val="40B6E530"/>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9">
    <w:nsid w:val="5FF6204A"/>
    <w:multiLevelType w:val="hybridMultilevel"/>
    <w:tmpl w:val="48CC40A2"/>
    <w:lvl w:ilvl="0" w:tplc="0A943042">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0">
    <w:nsid w:val="60A90C66"/>
    <w:multiLevelType w:val="hybridMultilevel"/>
    <w:tmpl w:val="569ACEF2"/>
    <w:lvl w:ilvl="0" w:tplc="D5E8A416">
      <w:start w:val="1"/>
      <w:numFmt w:val="lowerRoman"/>
      <w:lvlText w:val="%1."/>
      <w:lvlJc w:val="left"/>
      <w:pPr>
        <w:ind w:left="2520" w:hanging="72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nsid w:val="7E5F6610"/>
    <w:multiLevelType w:val="hybridMultilevel"/>
    <w:tmpl w:val="15A83FE0"/>
    <w:lvl w:ilvl="0" w:tplc="2DE6370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E3E2FF0E">
      <w:start w:val="1"/>
      <w:numFmt w:val="lowerRoman"/>
      <w:lvlText w:val="%4."/>
      <w:lvlJc w:val="left"/>
      <w:pPr>
        <w:ind w:left="1440" w:hanging="360"/>
      </w:pPr>
      <w:rPr>
        <w:rFonts w:ascii="Times New Roman" w:eastAsia="Times New Roman" w:hAnsi="Times New Roman" w:cs="Times New Roman"/>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5"/>
  </w:num>
  <w:num w:numId="2">
    <w:abstractNumId w:val="0"/>
  </w:num>
  <w:num w:numId="3">
    <w:abstractNumId w:val="7"/>
  </w:num>
  <w:num w:numId="4">
    <w:abstractNumId w:val="6"/>
  </w:num>
  <w:num w:numId="5">
    <w:abstractNumId w:val="8"/>
  </w:num>
  <w:num w:numId="6">
    <w:abstractNumId w:val="1"/>
  </w:num>
  <w:num w:numId="7">
    <w:abstractNumId w:val="2"/>
  </w:num>
  <w:num w:numId="8">
    <w:abstractNumId w:val="4"/>
  </w:num>
  <w:num w:numId="9">
    <w:abstractNumId w:val="9"/>
  </w:num>
  <w:num w:numId="10">
    <w:abstractNumId w:val="11"/>
  </w:num>
  <w:num w:numId="11">
    <w:abstractNumId w:val="1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142D"/>
    <w:rsid w:val="0000092F"/>
    <w:rsid w:val="00040CF1"/>
    <w:rsid w:val="00072267"/>
    <w:rsid w:val="000C6D1D"/>
    <w:rsid w:val="000D3D8B"/>
    <w:rsid w:val="000E1207"/>
    <w:rsid w:val="0012543C"/>
    <w:rsid w:val="001947C8"/>
    <w:rsid w:val="001A3E89"/>
    <w:rsid w:val="001C225E"/>
    <w:rsid w:val="002133F3"/>
    <w:rsid w:val="002723B2"/>
    <w:rsid w:val="00275B22"/>
    <w:rsid w:val="002B0DD0"/>
    <w:rsid w:val="002D2669"/>
    <w:rsid w:val="00303775"/>
    <w:rsid w:val="003243A0"/>
    <w:rsid w:val="003270A9"/>
    <w:rsid w:val="003572F8"/>
    <w:rsid w:val="0036244E"/>
    <w:rsid w:val="00364BA2"/>
    <w:rsid w:val="003A255D"/>
    <w:rsid w:val="003C09AA"/>
    <w:rsid w:val="003C35B5"/>
    <w:rsid w:val="003C68EF"/>
    <w:rsid w:val="003D1D8E"/>
    <w:rsid w:val="003E74E7"/>
    <w:rsid w:val="004308FF"/>
    <w:rsid w:val="004316FB"/>
    <w:rsid w:val="00475705"/>
    <w:rsid w:val="004D142D"/>
    <w:rsid w:val="00577778"/>
    <w:rsid w:val="005A2B53"/>
    <w:rsid w:val="005B5B97"/>
    <w:rsid w:val="005E4F08"/>
    <w:rsid w:val="00627F28"/>
    <w:rsid w:val="006312D3"/>
    <w:rsid w:val="00653486"/>
    <w:rsid w:val="00676438"/>
    <w:rsid w:val="00683707"/>
    <w:rsid w:val="006B25F1"/>
    <w:rsid w:val="006F000D"/>
    <w:rsid w:val="0074722F"/>
    <w:rsid w:val="007863D8"/>
    <w:rsid w:val="007A5644"/>
    <w:rsid w:val="007B04CB"/>
    <w:rsid w:val="007B24AD"/>
    <w:rsid w:val="007B52D4"/>
    <w:rsid w:val="007F3C40"/>
    <w:rsid w:val="00815DEE"/>
    <w:rsid w:val="008342FA"/>
    <w:rsid w:val="00855738"/>
    <w:rsid w:val="008747B2"/>
    <w:rsid w:val="008C7F0C"/>
    <w:rsid w:val="008E0D94"/>
    <w:rsid w:val="00917E2A"/>
    <w:rsid w:val="009264E7"/>
    <w:rsid w:val="00970C61"/>
    <w:rsid w:val="00995701"/>
    <w:rsid w:val="009C68B1"/>
    <w:rsid w:val="009F1850"/>
    <w:rsid w:val="00A97B72"/>
    <w:rsid w:val="00AA36AA"/>
    <w:rsid w:val="00AB7B21"/>
    <w:rsid w:val="00AC2D6E"/>
    <w:rsid w:val="00AD0759"/>
    <w:rsid w:val="00B10142"/>
    <w:rsid w:val="00B16EDB"/>
    <w:rsid w:val="00BA289E"/>
    <w:rsid w:val="00C2483A"/>
    <w:rsid w:val="00C35689"/>
    <w:rsid w:val="00C841AC"/>
    <w:rsid w:val="00CE470D"/>
    <w:rsid w:val="00CE7003"/>
    <w:rsid w:val="00CF484E"/>
    <w:rsid w:val="00D07FE4"/>
    <w:rsid w:val="00D10A2B"/>
    <w:rsid w:val="00DD0940"/>
    <w:rsid w:val="00E926A9"/>
    <w:rsid w:val="00EF3C43"/>
    <w:rsid w:val="00F96A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240" w:line="360" w:lineRule="auto"/>
      <w:jc w:val="both"/>
    </w:pPr>
    <w:rPr>
      <w:sz w:val="24"/>
    </w:rPr>
  </w:style>
  <w:style w:type="paragraph" w:styleId="Heading1">
    <w:name w:val="heading 1"/>
    <w:basedOn w:val="Normal"/>
    <w:next w:val="Normal"/>
    <w:qFormat/>
    <w:pPr>
      <w:keepNext/>
      <w:keepLines/>
      <w:tabs>
        <w:tab w:val="left" w:pos="720"/>
        <w:tab w:val="left" w:pos="1440"/>
        <w:tab w:val="left" w:pos="2160"/>
        <w:tab w:val="left" w:pos="2880"/>
        <w:tab w:val="left" w:pos="4680"/>
        <w:tab w:val="left" w:pos="5760"/>
        <w:tab w:val="left" w:pos="6912"/>
      </w:tabs>
      <w:spacing w:before="480"/>
      <w:ind w:left="720" w:hanging="720"/>
      <w:jc w:val="center"/>
      <w:outlineLvl w:val="0"/>
    </w:pPr>
    <w:rPr>
      <w:b/>
      <w:caps/>
    </w:rPr>
  </w:style>
  <w:style w:type="paragraph" w:styleId="Heading2">
    <w:name w:val="heading 2"/>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1"/>
    </w:pPr>
    <w:rPr>
      <w:rFonts w:ascii="Letter Gothic" w:hAnsi="Letter Gothic"/>
      <w:b/>
      <w:i/>
    </w:rPr>
  </w:style>
  <w:style w:type="paragraph" w:styleId="Heading3">
    <w:name w:val="heading 3"/>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2"/>
    </w:pPr>
    <w:rPr>
      <w:rFonts w:ascii="Letter Gothic" w:hAnsi="Letter Gothic"/>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LLCAPS">
    <w:name w:val="ALL CAPS"/>
    <w:rPr>
      <w:rFonts w:ascii="Letter Gothic" w:hAnsi="Letter Gothic"/>
      <w:caps/>
      <w:sz w:val="20"/>
    </w:rPr>
  </w:style>
  <w:style w:type="character" w:customStyle="1" w:styleId="BIG10PITCHCOURIERPRINT">
    <w:name w:val="BIG (10 PITCH COURIER) PRINT"/>
  </w:style>
  <w:style w:type="character" w:customStyle="1" w:styleId="BOLDCHARACTERS">
    <w:name w:val="BOLD CHARACTERS"/>
    <w:rPr>
      <w:rFonts w:ascii="Letter Gothic" w:hAnsi="Letter Gothic"/>
      <w:b/>
      <w:sz w:val="20"/>
    </w:rPr>
  </w:style>
  <w:style w:type="character" w:customStyle="1" w:styleId="BOLDITALICCHARACTERS">
    <w:name w:val="BOLD ITALIC CHARACTERS"/>
    <w:rPr>
      <w:rFonts w:ascii="Letter Gothic" w:hAnsi="Letter Gothic"/>
      <w:b/>
      <w:i/>
      <w:sz w:val="20"/>
    </w:rPr>
  </w:style>
  <w:style w:type="character" w:customStyle="1" w:styleId="BOLDUNDERLINEDCHARACTERS">
    <w:name w:val="BOLD UNDERLINED CHARACTERS"/>
    <w:rPr>
      <w:rFonts w:ascii="Letter Gothic" w:hAnsi="Letter Gothic"/>
      <w:b/>
      <w:sz w:val="20"/>
      <w:u w:val="single"/>
    </w:rPr>
  </w:style>
  <w:style w:type="paragraph" w:customStyle="1" w:styleId="CAPTION-BOLD">
    <w:name w:val="CAPTION - BOLD"/>
    <w:aliases w:val="SS"/>
    <w:pPr>
      <w:tabs>
        <w:tab w:val="left" w:pos="4680"/>
        <w:tab w:val="left" w:pos="5760"/>
        <w:tab w:val="left" w:pos="6912"/>
      </w:tabs>
      <w:spacing w:line="240" w:lineRule="exact"/>
    </w:pPr>
    <w:rPr>
      <w:rFonts w:ascii="Letter Gothic" w:hAnsi="Letter Gothic"/>
      <w:b/>
    </w:rPr>
  </w:style>
  <w:style w:type="paragraph" w:customStyle="1" w:styleId="CENTER">
    <w:name w:val="CENTER"/>
    <w:pPr>
      <w:spacing w:before="240" w:line="240" w:lineRule="exact"/>
      <w:ind w:left="3096" w:right="3096"/>
    </w:pPr>
    <w:rPr>
      <w:rFonts w:ascii="Letter Gothic" w:hAnsi="Letter Gothic"/>
    </w:rPr>
  </w:style>
  <w:style w:type="character" w:customStyle="1" w:styleId="Character3">
    <w:name w:val="Character 3"/>
    <w:rPr>
      <w:rFonts w:ascii="Letter Gothic" w:hAnsi="Letter Gothic"/>
      <w:sz w:val="20"/>
    </w:rPr>
  </w:style>
  <w:style w:type="character" w:customStyle="1" w:styleId="Character5">
    <w:name w:val="Character 5"/>
    <w:rPr>
      <w:rFonts w:ascii="Letter Gothic" w:hAnsi="Letter Gothic"/>
      <w:sz w:val="20"/>
    </w:rPr>
  </w:style>
  <w:style w:type="paragraph" w:customStyle="1" w:styleId="CLOSINGIndenttomiddle">
    <w:name w:val="CLOSING (Indent to middle)"/>
    <w:pPr>
      <w:keepLines/>
      <w:tabs>
        <w:tab w:val="left" w:pos="720"/>
        <w:tab w:val="left" w:pos="1440"/>
        <w:tab w:val="left" w:pos="2160"/>
        <w:tab w:val="left" w:pos="2880"/>
        <w:tab w:val="left" w:pos="4680"/>
        <w:tab w:val="left" w:pos="5760"/>
        <w:tab w:val="left" w:pos="6912"/>
      </w:tabs>
      <w:spacing w:line="240" w:lineRule="exact"/>
      <w:ind w:left="4320"/>
    </w:pPr>
    <w:rPr>
      <w:rFonts w:ascii="Letter Gothic" w:hAnsi="Letter Gothic"/>
    </w:rPr>
  </w:style>
  <w:style w:type="paragraph" w:customStyle="1" w:styleId="FINDINGSOFFACT">
    <w:name w:val="FINDINGS OF FACT"/>
    <w:aliases w:val="COL"/>
    <w:pPr>
      <w:tabs>
        <w:tab w:val="left" w:pos="720"/>
        <w:tab w:val="left" w:pos="1440"/>
        <w:tab w:val="left" w:pos="2160"/>
        <w:tab w:val="left" w:pos="2880"/>
        <w:tab w:val="left" w:pos="4680"/>
        <w:tab w:val="left" w:pos="5760"/>
        <w:tab w:val="left" w:pos="6912"/>
      </w:tabs>
      <w:spacing w:line="360" w:lineRule="exact"/>
      <w:ind w:left="720" w:hanging="720"/>
      <w:jc w:val="both"/>
    </w:pPr>
    <w:rPr>
      <w:rFonts w:ascii="Letter Gothic" w:hAnsi="Letter Gothic"/>
    </w:rPr>
  </w:style>
  <w:style w:type="character" w:styleId="FootnoteReference">
    <w:name w:val="footnote reference"/>
    <w:semiHidden/>
    <w:rPr>
      <w:position w:val="6"/>
      <w:sz w:val="17"/>
    </w:rPr>
  </w:style>
  <w:style w:type="paragraph" w:styleId="FootnoteText">
    <w:name w:val="footnote text"/>
    <w:basedOn w:val="Normal"/>
    <w:semiHidden/>
    <w:rsid w:val="006312D3"/>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paragraph" w:styleId="Header">
    <w:name w:val="header"/>
    <w:basedOn w:val="Normal"/>
    <w:pPr>
      <w:keepLines/>
      <w:tabs>
        <w:tab w:val="center" w:pos="4680"/>
        <w:tab w:val="right" w:pos="9360"/>
      </w:tabs>
      <w:spacing w:line="240" w:lineRule="exact"/>
    </w:pPr>
    <w:rPr>
      <w:b/>
    </w:rPr>
  </w:style>
  <w:style w:type="paragraph" w:customStyle="1" w:styleId="HI">
    <w:name w:val="HI"/>
    <w:pPr>
      <w:tabs>
        <w:tab w:val="left" w:pos="1440"/>
      </w:tabs>
      <w:spacing w:line="360" w:lineRule="exact"/>
      <w:ind w:left="1440" w:hanging="720"/>
      <w:jc w:val="both"/>
    </w:pPr>
    <w:rPr>
      <w:rFonts w:ascii="Letter Gothic" w:hAnsi="Letter Gothic"/>
    </w:rPr>
  </w:style>
  <w:style w:type="character" w:customStyle="1" w:styleId="ITALICCHARACTERS">
    <w:name w:val="ITALIC CHARACTERS"/>
    <w:rPr>
      <w:rFonts w:ascii="Letter Gothic" w:hAnsi="Letter Gothic"/>
      <w:i/>
      <w:sz w:val="20"/>
    </w:rPr>
  </w:style>
  <w:style w:type="paragraph" w:customStyle="1" w:styleId="LEFT">
    <w:name w:val="LEFT"/>
    <w:pPr>
      <w:spacing w:before="240" w:line="240" w:lineRule="exact"/>
      <w:ind w:right="4320"/>
    </w:pPr>
    <w:rPr>
      <w:rFonts w:ascii="Letter Gothic" w:hAnsi="Letter Gothic"/>
    </w:rPr>
  </w:style>
  <w:style w:type="character" w:customStyle="1" w:styleId="LineDraw">
    <w:name w:val="Line Draw"/>
  </w:style>
  <w:style w:type="paragraph" w:customStyle="1" w:styleId="Paragraph11">
    <w:name w:val="Paragraph 11"/>
    <w:pPr>
      <w:spacing w:before="240" w:line="240" w:lineRule="exact"/>
      <w:ind w:left="6192"/>
    </w:pPr>
    <w:rPr>
      <w:rFonts w:ascii="Letter Gothic" w:hAnsi="Letter Gothic"/>
    </w:rPr>
  </w:style>
  <w:style w:type="paragraph" w:customStyle="1" w:styleId="Paragraph8">
    <w:name w:val="Paragraph 8"/>
    <w:pPr>
      <w:spacing w:before="240" w:line="240" w:lineRule="exact"/>
      <w:ind w:right="6192"/>
    </w:pPr>
    <w:rPr>
      <w:rFonts w:ascii="Letter Gothic" w:hAnsi="Letter Gothic"/>
    </w:rPr>
  </w:style>
  <w:style w:type="paragraph" w:customStyle="1" w:styleId="QUOTES">
    <w:name w:val="QUOTES"/>
    <w:pPr>
      <w:spacing w:before="360" w:line="240" w:lineRule="exact"/>
      <w:ind w:left="720" w:right="720"/>
      <w:jc w:val="both"/>
    </w:pPr>
    <w:rPr>
      <w:rFonts w:ascii="Letter Gothic" w:hAnsi="Letter Gothic"/>
    </w:rPr>
  </w:style>
  <w:style w:type="paragraph" w:customStyle="1" w:styleId="RIGHT">
    <w:name w:val="RIGHT"/>
    <w:pPr>
      <w:spacing w:before="240" w:line="240" w:lineRule="exact"/>
      <w:ind w:left="5040"/>
    </w:pPr>
    <w:rPr>
      <w:rFonts w:ascii="Letter Gothic" w:hAnsi="Letter Gothic"/>
    </w:rPr>
  </w:style>
  <w:style w:type="paragraph" w:customStyle="1" w:styleId="SINGLESPACE">
    <w:name w:val="SINGLE SPACE"/>
    <w:aliases w:val="LEFT JUSTIFIED"/>
    <w:pPr>
      <w:tabs>
        <w:tab w:val="left" w:pos="720"/>
        <w:tab w:val="left" w:pos="1440"/>
        <w:tab w:val="left" w:pos="2160"/>
        <w:tab w:val="left" w:pos="2880"/>
        <w:tab w:val="left" w:pos="4680"/>
        <w:tab w:val="left" w:pos="5760"/>
        <w:tab w:val="left" w:pos="6912"/>
      </w:tabs>
      <w:spacing w:line="240" w:lineRule="exact"/>
    </w:pPr>
    <w:rPr>
      <w:rFonts w:ascii="Letter Gothic" w:hAnsi="Letter Gothic"/>
    </w:rPr>
  </w:style>
  <w:style w:type="paragraph" w:customStyle="1" w:styleId="SINGLESPACING">
    <w:name w:val="SINGLE SPACING"/>
    <w:pPr>
      <w:tabs>
        <w:tab w:val="left" w:pos="720"/>
        <w:tab w:val="left" w:pos="1440"/>
        <w:tab w:val="left" w:pos="2160"/>
        <w:tab w:val="left" w:pos="2880"/>
        <w:tab w:val="left" w:pos="4680"/>
        <w:tab w:val="left" w:pos="5760"/>
        <w:tab w:val="left" w:pos="6912"/>
      </w:tabs>
      <w:spacing w:line="240" w:lineRule="exact"/>
      <w:jc w:val="both"/>
    </w:pPr>
    <w:rPr>
      <w:rFonts w:ascii="Letter Gothic" w:hAnsi="Letter Gothic"/>
    </w:rPr>
  </w:style>
  <w:style w:type="character" w:customStyle="1" w:styleId="TINYPRINT">
    <w:name w:val="TINY PRINT"/>
    <w:rPr>
      <w:rFonts w:ascii="Elite" w:hAnsi="Elite"/>
      <w:sz w:val="17"/>
    </w:rPr>
  </w:style>
  <w:style w:type="character" w:customStyle="1" w:styleId="UNDERLINEDCHARACTERS">
    <w:name w:val="UNDERLINED CHARACTERS"/>
    <w:rPr>
      <w:rFonts w:ascii="Letter Gothic" w:hAnsi="Letter Gothic"/>
      <w:sz w:val="20"/>
      <w:u w:val="single"/>
    </w:rPr>
  </w:style>
  <w:style w:type="paragraph" w:customStyle="1" w:styleId="a">
    <w:name w:val="§"/>
    <w:pPr>
      <w:tabs>
        <w:tab w:val="left" w:pos="720"/>
        <w:tab w:val="left" w:pos="1440"/>
        <w:tab w:val="left" w:pos="2160"/>
        <w:tab w:val="left" w:pos="2880"/>
        <w:tab w:val="left" w:pos="4680"/>
        <w:tab w:val="left" w:pos="5760"/>
        <w:tab w:val="left" w:pos="6912"/>
      </w:tabs>
      <w:spacing w:line="360" w:lineRule="exact"/>
      <w:jc w:val="both"/>
    </w:pPr>
    <w:rPr>
      <w:rFonts w:ascii="Letter Gothic" w:hAnsi="Letter Gothic"/>
    </w:rPr>
  </w:style>
  <w:style w:type="paragraph" w:customStyle="1" w:styleId="Style1">
    <w:name w:val="Style1"/>
    <w:basedOn w:val="Heading1"/>
    <w:pPr>
      <w:outlineLvl w:val="9"/>
    </w:pPr>
    <w:rPr>
      <w:caps w:val="0"/>
    </w:rPr>
  </w:style>
  <w:style w:type="paragraph" w:styleId="Footer">
    <w:name w:val="footer"/>
    <w:basedOn w:val="Normal"/>
    <w:pPr>
      <w:tabs>
        <w:tab w:val="center" w:pos="4320"/>
        <w:tab w:val="right" w:pos="8640"/>
      </w:tabs>
      <w:spacing w:before="0"/>
      <w:ind w:left="360" w:hanging="360"/>
    </w:pPr>
  </w:style>
  <w:style w:type="character" w:styleId="PageNumber">
    <w:name w:val="page number"/>
    <w:basedOn w:val="DefaultParagraphFont"/>
  </w:style>
  <w:style w:type="paragraph" w:customStyle="1" w:styleId="ItemList">
    <w:name w:val="Item List"/>
    <w:basedOn w:val="Normal"/>
    <w:pPr>
      <w:spacing w:before="360"/>
      <w:ind w:left="720" w:hanging="720"/>
    </w:pPr>
  </w:style>
  <w:style w:type="paragraph" w:styleId="BodyText">
    <w:name w:val="Body Text"/>
    <w:basedOn w:val="Normal"/>
    <w:rsid w:val="002133F3"/>
    <w:pPr>
      <w:spacing w:before="0"/>
    </w:pPr>
  </w:style>
  <w:style w:type="paragraph" w:styleId="Subtitle">
    <w:name w:val="Subtitle"/>
    <w:basedOn w:val="Normal"/>
    <w:qFormat/>
    <w:rsid w:val="002133F3"/>
    <w:pPr>
      <w:spacing w:before="0"/>
      <w:jc w:val="center"/>
    </w:pPr>
    <w:rPr>
      <w:b/>
    </w:rPr>
  </w:style>
  <w:style w:type="character" w:customStyle="1" w:styleId="StyleBold">
    <w:name w:val="Style Bold"/>
    <w:semiHidden/>
    <w:rsid w:val="000C6D1D"/>
    <w:rPr>
      <w:b/>
      <w:bCs/>
      <w:caps/>
    </w:rPr>
  </w:style>
  <w:style w:type="paragraph" w:styleId="BalloonText">
    <w:name w:val="Balloon Text"/>
    <w:basedOn w:val="Normal"/>
    <w:link w:val="BalloonTextChar"/>
    <w:rsid w:val="000E1207"/>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rsid w:val="000E120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240" w:line="360" w:lineRule="auto"/>
      <w:jc w:val="both"/>
    </w:pPr>
    <w:rPr>
      <w:sz w:val="24"/>
    </w:rPr>
  </w:style>
  <w:style w:type="paragraph" w:styleId="Heading1">
    <w:name w:val="heading 1"/>
    <w:basedOn w:val="Normal"/>
    <w:next w:val="Normal"/>
    <w:qFormat/>
    <w:pPr>
      <w:keepNext/>
      <w:keepLines/>
      <w:tabs>
        <w:tab w:val="left" w:pos="720"/>
        <w:tab w:val="left" w:pos="1440"/>
        <w:tab w:val="left" w:pos="2160"/>
        <w:tab w:val="left" w:pos="2880"/>
        <w:tab w:val="left" w:pos="4680"/>
        <w:tab w:val="left" w:pos="5760"/>
        <w:tab w:val="left" w:pos="6912"/>
      </w:tabs>
      <w:spacing w:before="480"/>
      <w:ind w:left="720" w:hanging="720"/>
      <w:jc w:val="center"/>
      <w:outlineLvl w:val="0"/>
    </w:pPr>
    <w:rPr>
      <w:b/>
      <w:caps/>
    </w:rPr>
  </w:style>
  <w:style w:type="paragraph" w:styleId="Heading2">
    <w:name w:val="heading 2"/>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1"/>
    </w:pPr>
    <w:rPr>
      <w:rFonts w:ascii="Letter Gothic" w:hAnsi="Letter Gothic"/>
      <w:b/>
      <w:i/>
    </w:rPr>
  </w:style>
  <w:style w:type="paragraph" w:styleId="Heading3">
    <w:name w:val="heading 3"/>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2"/>
    </w:pPr>
    <w:rPr>
      <w:rFonts w:ascii="Letter Gothic" w:hAnsi="Letter Gothic"/>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LLCAPS">
    <w:name w:val="ALL CAPS"/>
    <w:rPr>
      <w:rFonts w:ascii="Letter Gothic" w:hAnsi="Letter Gothic"/>
      <w:caps/>
      <w:sz w:val="20"/>
    </w:rPr>
  </w:style>
  <w:style w:type="character" w:customStyle="1" w:styleId="BIG10PITCHCOURIERPRINT">
    <w:name w:val="BIG (10 PITCH COURIER) PRINT"/>
  </w:style>
  <w:style w:type="character" w:customStyle="1" w:styleId="BOLDCHARACTERS">
    <w:name w:val="BOLD CHARACTERS"/>
    <w:rPr>
      <w:rFonts w:ascii="Letter Gothic" w:hAnsi="Letter Gothic"/>
      <w:b/>
      <w:sz w:val="20"/>
    </w:rPr>
  </w:style>
  <w:style w:type="character" w:customStyle="1" w:styleId="BOLDITALICCHARACTERS">
    <w:name w:val="BOLD ITALIC CHARACTERS"/>
    <w:rPr>
      <w:rFonts w:ascii="Letter Gothic" w:hAnsi="Letter Gothic"/>
      <w:b/>
      <w:i/>
      <w:sz w:val="20"/>
    </w:rPr>
  </w:style>
  <w:style w:type="character" w:customStyle="1" w:styleId="BOLDUNDERLINEDCHARACTERS">
    <w:name w:val="BOLD UNDERLINED CHARACTERS"/>
    <w:rPr>
      <w:rFonts w:ascii="Letter Gothic" w:hAnsi="Letter Gothic"/>
      <w:b/>
      <w:sz w:val="20"/>
      <w:u w:val="single"/>
    </w:rPr>
  </w:style>
  <w:style w:type="paragraph" w:customStyle="1" w:styleId="CAPTION-BOLD">
    <w:name w:val="CAPTION - BOLD"/>
    <w:aliases w:val="SS"/>
    <w:pPr>
      <w:tabs>
        <w:tab w:val="left" w:pos="4680"/>
        <w:tab w:val="left" w:pos="5760"/>
        <w:tab w:val="left" w:pos="6912"/>
      </w:tabs>
      <w:spacing w:line="240" w:lineRule="exact"/>
    </w:pPr>
    <w:rPr>
      <w:rFonts w:ascii="Letter Gothic" w:hAnsi="Letter Gothic"/>
      <w:b/>
    </w:rPr>
  </w:style>
  <w:style w:type="paragraph" w:customStyle="1" w:styleId="CENTER">
    <w:name w:val="CENTER"/>
    <w:pPr>
      <w:spacing w:before="240" w:line="240" w:lineRule="exact"/>
      <w:ind w:left="3096" w:right="3096"/>
    </w:pPr>
    <w:rPr>
      <w:rFonts w:ascii="Letter Gothic" w:hAnsi="Letter Gothic"/>
    </w:rPr>
  </w:style>
  <w:style w:type="character" w:customStyle="1" w:styleId="Character3">
    <w:name w:val="Character 3"/>
    <w:rPr>
      <w:rFonts w:ascii="Letter Gothic" w:hAnsi="Letter Gothic"/>
      <w:sz w:val="20"/>
    </w:rPr>
  </w:style>
  <w:style w:type="character" w:customStyle="1" w:styleId="Character5">
    <w:name w:val="Character 5"/>
    <w:rPr>
      <w:rFonts w:ascii="Letter Gothic" w:hAnsi="Letter Gothic"/>
      <w:sz w:val="20"/>
    </w:rPr>
  </w:style>
  <w:style w:type="paragraph" w:customStyle="1" w:styleId="CLOSINGIndenttomiddle">
    <w:name w:val="CLOSING (Indent to middle)"/>
    <w:pPr>
      <w:keepLines/>
      <w:tabs>
        <w:tab w:val="left" w:pos="720"/>
        <w:tab w:val="left" w:pos="1440"/>
        <w:tab w:val="left" w:pos="2160"/>
        <w:tab w:val="left" w:pos="2880"/>
        <w:tab w:val="left" w:pos="4680"/>
        <w:tab w:val="left" w:pos="5760"/>
        <w:tab w:val="left" w:pos="6912"/>
      </w:tabs>
      <w:spacing w:line="240" w:lineRule="exact"/>
      <w:ind w:left="4320"/>
    </w:pPr>
    <w:rPr>
      <w:rFonts w:ascii="Letter Gothic" w:hAnsi="Letter Gothic"/>
    </w:rPr>
  </w:style>
  <w:style w:type="paragraph" w:customStyle="1" w:styleId="FINDINGSOFFACT">
    <w:name w:val="FINDINGS OF FACT"/>
    <w:aliases w:val="COL"/>
    <w:pPr>
      <w:tabs>
        <w:tab w:val="left" w:pos="720"/>
        <w:tab w:val="left" w:pos="1440"/>
        <w:tab w:val="left" w:pos="2160"/>
        <w:tab w:val="left" w:pos="2880"/>
        <w:tab w:val="left" w:pos="4680"/>
        <w:tab w:val="left" w:pos="5760"/>
        <w:tab w:val="left" w:pos="6912"/>
      </w:tabs>
      <w:spacing w:line="360" w:lineRule="exact"/>
      <w:ind w:left="720" w:hanging="720"/>
      <w:jc w:val="both"/>
    </w:pPr>
    <w:rPr>
      <w:rFonts w:ascii="Letter Gothic" w:hAnsi="Letter Gothic"/>
    </w:rPr>
  </w:style>
  <w:style w:type="character" w:styleId="FootnoteReference">
    <w:name w:val="footnote reference"/>
    <w:semiHidden/>
    <w:rPr>
      <w:position w:val="6"/>
      <w:sz w:val="17"/>
    </w:rPr>
  </w:style>
  <w:style w:type="paragraph" w:styleId="FootnoteText">
    <w:name w:val="footnote text"/>
    <w:basedOn w:val="Normal"/>
    <w:semiHidden/>
    <w:rsid w:val="006312D3"/>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paragraph" w:styleId="Header">
    <w:name w:val="header"/>
    <w:basedOn w:val="Normal"/>
    <w:pPr>
      <w:keepLines/>
      <w:tabs>
        <w:tab w:val="center" w:pos="4680"/>
        <w:tab w:val="right" w:pos="9360"/>
      </w:tabs>
      <w:spacing w:line="240" w:lineRule="exact"/>
    </w:pPr>
    <w:rPr>
      <w:b/>
    </w:rPr>
  </w:style>
  <w:style w:type="paragraph" w:customStyle="1" w:styleId="HI">
    <w:name w:val="HI"/>
    <w:pPr>
      <w:tabs>
        <w:tab w:val="left" w:pos="1440"/>
      </w:tabs>
      <w:spacing w:line="360" w:lineRule="exact"/>
      <w:ind w:left="1440" w:hanging="720"/>
      <w:jc w:val="both"/>
    </w:pPr>
    <w:rPr>
      <w:rFonts w:ascii="Letter Gothic" w:hAnsi="Letter Gothic"/>
    </w:rPr>
  </w:style>
  <w:style w:type="character" w:customStyle="1" w:styleId="ITALICCHARACTERS">
    <w:name w:val="ITALIC CHARACTERS"/>
    <w:rPr>
      <w:rFonts w:ascii="Letter Gothic" w:hAnsi="Letter Gothic"/>
      <w:i/>
      <w:sz w:val="20"/>
    </w:rPr>
  </w:style>
  <w:style w:type="paragraph" w:customStyle="1" w:styleId="LEFT">
    <w:name w:val="LEFT"/>
    <w:pPr>
      <w:spacing w:before="240" w:line="240" w:lineRule="exact"/>
      <w:ind w:right="4320"/>
    </w:pPr>
    <w:rPr>
      <w:rFonts w:ascii="Letter Gothic" w:hAnsi="Letter Gothic"/>
    </w:rPr>
  </w:style>
  <w:style w:type="character" w:customStyle="1" w:styleId="LineDraw">
    <w:name w:val="Line Draw"/>
  </w:style>
  <w:style w:type="paragraph" w:customStyle="1" w:styleId="Paragraph11">
    <w:name w:val="Paragraph 11"/>
    <w:pPr>
      <w:spacing w:before="240" w:line="240" w:lineRule="exact"/>
      <w:ind w:left="6192"/>
    </w:pPr>
    <w:rPr>
      <w:rFonts w:ascii="Letter Gothic" w:hAnsi="Letter Gothic"/>
    </w:rPr>
  </w:style>
  <w:style w:type="paragraph" w:customStyle="1" w:styleId="Paragraph8">
    <w:name w:val="Paragraph 8"/>
    <w:pPr>
      <w:spacing w:before="240" w:line="240" w:lineRule="exact"/>
      <w:ind w:right="6192"/>
    </w:pPr>
    <w:rPr>
      <w:rFonts w:ascii="Letter Gothic" w:hAnsi="Letter Gothic"/>
    </w:rPr>
  </w:style>
  <w:style w:type="paragraph" w:customStyle="1" w:styleId="QUOTES">
    <w:name w:val="QUOTES"/>
    <w:pPr>
      <w:spacing w:before="360" w:line="240" w:lineRule="exact"/>
      <w:ind w:left="720" w:right="720"/>
      <w:jc w:val="both"/>
    </w:pPr>
    <w:rPr>
      <w:rFonts w:ascii="Letter Gothic" w:hAnsi="Letter Gothic"/>
    </w:rPr>
  </w:style>
  <w:style w:type="paragraph" w:customStyle="1" w:styleId="RIGHT">
    <w:name w:val="RIGHT"/>
    <w:pPr>
      <w:spacing w:before="240" w:line="240" w:lineRule="exact"/>
      <w:ind w:left="5040"/>
    </w:pPr>
    <w:rPr>
      <w:rFonts w:ascii="Letter Gothic" w:hAnsi="Letter Gothic"/>
    </w:rPr>
  </w:style>
  <w:style w:type="paragraph" w:customStyle="1" w:styleId="SINGLESPACE">
    <w:name w:val="SINGLE SPACE"/>
    <w:aliases w:val="LEFT JUSTIFIED"/>
    <w:pPr>
      <w:tabs>
        <w:tab w:val="left" w:pos="720"/>
        <w:tab w:val="left" w:pos="1440"/>
        <w:tab w:val="left" w:pos="2160"/>
        <w:tab w:val="left" w:pos="2880"/>
        <w:tab w:val="left" w:pos="4680"/>
        <w:tab w:val="left" w:pos="5760"/>
        <w:tab w:val="left" w:pos="6912"/>
      </w:tabs>
      <w:spacing w:line="240" w:lineRule="exact"/>
    </w:pPr>
    <w:rPr>
      <w:rFonts w:ascii="Letter Gothic" w:hAnsi="Letter Gothic"/>
    </w:rPr>
  </w:style>
  <w:style w:type="paragraph" w:customStyle="1" w:styleId="SINGLESPACING">
    <w:name w:val="SINGLE SPACING"/>
    <w:pPr>
      <w:tabs>
        <w:tab w:val="left" w:pos="720"/>
        <w:tab w:val="left" w:pos="1440"/>
        <w:tab w:val="left" w:pos="2160"/>
        <w:tab w:val="left" w:pos="2880"/>
        <w:tab w:val="left" w:pos="4680"/>
        <w:tab w:val="left" w:pos="5760"/>
        <w:tab w:val="left" w:pos="6912"/>
      </w:tabs>
      <w:spacing w:line="240" w:lineRule="exact"/>
      <w:jc w:val="both"/>
    </w:pPr>
    <w:rPr>
      <w:rFonts w:ascii="Letter Gothic" w:hAnsi="Letter Gothic"/>
    </w:rPr>
  </w:style>
  <w:style w:type="character" w:customStyle="1" w:styleId="TINYPRINT">
    <w:name w:val="TINY PRINT"/>
    <w:rPr>
      <w:rFonts w:ascii="Elite" w:hAnsi="Elite"/>
      <w:sz w:val="17"/>
    </w:rPr>
  </w:style>
  <w:style w:type="character" w:customStyle="1" w:styleId="UNDERLINEDCHARACTERS">
    <w:name w:val="UNDERLINED CHARACTERS"/>
    <w:rPr>
      <w:rFonts w:ascii="Letter Gothic" w:hAnsi="Letter Gothic"/>
      <w:sz w:val="20"/>
      <w:u w:val="single"/>
    </w:rPr>
  </w:style>
  <w:style w:type="paragraph" w:customStyle="1" w:styleId="a">
    <w:name w:val="§"/>
    <w:pPr>
      <w:tabs>
        <w:tab w:val="left" w:pos="720"/>
        <w:tab w:val="left" w:pos="1440"/>
        <w:tab w:val="left" w:pos="2160"/>
        <w:tab w:val="left" w:pos="2880"/>
        <w:tab w:val="left" w:pos="4680"/>
        <w:tab w:val="left" w:pos="5760"/>
        <w:tab w:val="left" w:pos="6912"/>
      </w:tabs>
      <w:spacing w:line="360" w:lineRule="exact"/>
      <w:jc w:val="both"/>
    </w:pPr>
    <w:rPr>
      <w:rFonts w:ascii="Letter Gothic" w:hAnsi="Letter Gothic"/>
    </w:rPr>
  </w:style>
  <w:style w:type="paragraph" w:customStyle="1" w:styleId="Style1">
    <w:name w:val="Style1"/>
    <w:basedOn w:val="Heading1"/>
    <w:pPr>
      <w:outlineLvl w:val="9"/>
    </w:pPr>
    <w:rPr>
      <w:caps w:val="0"/>
    </w:rPr>
  </w:style>
  <w:style w:type="paragraph" w:styleId="Footer">
    <w:name w:val="footer"/>
    <w:basedOn w:val="Normal"/>
    <w:pPr>
      <w:tabs>
        <w:tab w:val="center" w:pos="4320"/>
        <w:tab w:val="right" w:pos="8640"/>
      </w:tabs>
      <w:spacing w:before="0"/>
      <w:ind w:left="360" w:hanging="360"/>
    </w:pPr>
  </w:style>
  <w:style w:type="character" w:styleId="PageNumber">
    <w:name w:val="page number"/>
    <w:basedOn w:val="DefaultParagraphFont"/>
  </w:style>
  <w:style w:type="paragraph" w:customStyle="1" w:styleId="ItemList">
    <w:name w:val="Item List"/>
    <w:basedOn w:val="Normal"/>
    <w:pPr>
      <w:spacing w:before="360"/>
      <w:ind w:left="720" w:hanging="720"/>
    </w:pPr>
  </w:style>
  <w:style w:type="paragraph" w:styleId="BodyText">
    <w:name w:val="Body Text"/>
    <w:basedOn w:val="Normal"/>
    <w:rsid w:val="002133F3"/>
    <w:pPr>
      <w:spacing w:before="0"/>
    </w:pPr>
  </w:style>
  <w:style w:type="paragraph" w:styleId="Subtitle">
    <w:name w:val="Subtitle"/>
    <w:basedOn w:val="Normal"/>
    <w:qFormat/>
    <w:rsid w:val="002133F3"/>
    <w:pPr>
      <w:spacing w:before="0"/>
      <w:jc w:val="center"/>
    </w:pPr>
    <w:rPr>
      <w:b/>
    </w:rPr>
  </w:style>
  <w:style w:type="character" w:customStyle="1" w:styleId="StyleBold">
    <w:name w:val="Style Bold"/>
    <w:semiHidden/>
    <w:rsid w:val="000C6D1D"/>
    <w:rPr>
      <w:b/>
      <w:bCs/>
      <w:caps/>
    </w:rPr>
  </w:style>
  <w:style w:type="paragraph" w:styleId="BalloonText">
    <w:name w:val="Balloon Text"/>
    <w:basedOn w:val="Normal"/>
    <w:link w:val="BalloonTextChar"/>
    <w:rsid w:val="000E1207"/>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rsid w:val="000E120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o_temp.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CDCF10-94D3-4853-94D0-73F72F8C4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po_temp</Template>
  <TotalTime>85</TotalTime>
  <Pages>3</Pages>
  <Words>748</Words>
  <Characters>3956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DOCKET NO. 15926</vt:lpstr>
    </vt:vector>
  </TitlesOfParts>
  <Company>Public Utility Commission of Texas</Company>
  <LinksUpToDate>false</LinksUpToDate>
  <CharactersWithSpaces>4695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DOCKET NO. 15926</dc:title>
  <dc:creator>Dwyer, Davida</dc:creator>
  <cp:lastModifiedBy>Ruby Hicks</cp:lastModifiedBy>
  <cp:revision>11</cp:revision>
  <cp:lastPrinted>2015-03-19T15:02:00Z</cp:lastPrinted>
  <dcterms:created xsi:type="dcterms:W3CDTF">2015-03-16T12:54:00Z</dcterms:created>
  <dcterms:modified xsi:type="dcterms:W3CDTF">2015-03-19T15:02:00Z</dcterms:modified>
</cp:coreProperties>
</file>